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92870" w14:textId="77777777" w:rsidR="005927AE" w:rsidRPr="00CC202C" w:rsidRDefault="005927AE" w:rsidP="005927AE">
      <w:pPr>
        <w:pStyle w:val="Overskrift1"/>
        <w:ind w:firstLine="709"/>
        <w:rPr>
          <w:rFonts w:ascii="Arial" w:hAnsi="Arial" w:cs="Arial"/>
        </w:rPr>
      </w:pPr>
    </w:p>
    <w:p w14:paraId="6B28A41F" w14:textId="5A4C4DDB" w:rsidR="003E2E4A" w:rsidRPr="00A74AA6" w:rsidRDefault="003E2E4A" w:rsidP="003E2E4A">
      <w:pPr>
        <w:pStyle w:val="Overskrift1"/>
        <w:rPr>
          <w:rFonts w:cstheme="majorHAnsi"/>
          <w:sz w:val="28"/>
          <w:szCs w:val="24"/>
        </w:rPr>
      </w:pPr>
      <w:r w:rsidRPr="00A74AA6">
        <w:rPr>
          <w:rFonts w:cstheme="majorHAnsi"/>
          <w:sz w:val="28"/>
          <w:szCs w:val="24"/>
        </w:rPr>
        <w:t xml:space="preserve">Beskrivelse av dagens behovsbilde i </w:t>
      </w:r>
      <w:proofErr w:type="spellStart"/>
      <w:r w:rsidRPr="00A74AA6">
        <w:rPr>
          <w:rFonts w:cstheme="majorHAnsi"/>
          <w:sz w:val="28"/>
          <w:szCs w:val="24"/>
        </w:rPr>
        <w:t>Miljødirektoratets</w:t>
      </w:r>
      <w:proofErr w:type="spellEnd"/>
      <w:r w:rsidRPr="00A74AA6">
        <w:rPr>
          <w:rFonts w:cstheme="majorHAnsi"/>
          <w:sz w:val="28"/>
          <w:szCs w:val="24"/>
        </w:rPr>
        <w:t xml:space="preserve"> IT-produkter</w:t>
      </w:r>
    </w:p>
    <w:p w14:paraId="4A5FCB1C" w14:textId="77777777" w:rsidR="00B1125B" w:rsidRPr="00B1125B" w:rsidRDefault="00B1125B" w:rsidP="00B1125B">
      <w:pPr>
        <w:rPr>
          <w:rFonts w:cstheme="minorHAnsi"/>
        </w:rPr>
      </w:pPr>
      <w:r w:rsidRPr="00B1125B">
        <w:rPr>
          <w:rFonts w:cstheme="minorHAnsi"/>
        </w:rPr>
        <w:t xml:space="preserve">Miljødirektoratet har en kompleks og mangfoldig IT-portefølje. Dette har bakgrunn i at direktoratet jobber med mange forskjellige fagområder og skal dekke veldig forskjellige regelverk. I oversikten under er det satt opp en liste (ikke uttømmende) over de IT-produktene Miljødirektoratet jobber med i dag, og antall fulltidsekvivalenter (FTE) som er innleid i dag. Det kan forventes at mange av disse vil lyses ut i </w:t>
      </w:r>
      <w:proofErr w:type="spellStart"/>
      <w:r w:rsidRPr="00B1125B">
        <w:rPr>
          <w:rFonts w:cstheme="minorHAnsi"/>
        </w:rPr>
        <w:t>minikonkurranser</w:t>
      </w:r>
      <w:proofErr w:type="spellEnd"/>
      <w:r w:rsidRPr="00B1125B">
        <w:rPr>
          <w:rFonts w:cstheme="minorHAnsi"/>
        </w:rPr>
        <w:t xml:space="preserve"> raskt etter signering av rammeavtale. Merk at antallet </w:t>
      </w:r>
      <w:proofErr w:type="spellStart"/>
      <w:r w:rsidRPr="00B1125B">
        <w:rPr>
          <w:rFonts w:cstheme="minorHAnsi"/>
        </w:rPr>
        <w:t>FTEer</w:t>
      </w:r>
      <w:proofErr w:type="spellEnd"/>
      <w:r w:rsidRPr="00B1125B">
        <w:rPr>
          <w:rFonts w:cstheme="minorHAnsi"/>
        </w:rPr>
        <w:t xml:space="preserve"> kan endre seg og er ikke nødvendigvis det antallet som lyses ut i </w:t>
      </w:r>
      <w:proofErr w:type="spellStart"/>
      <w:r w:rsidRPr="00B1125B">
        <w:rPr>
          <w:rFonts w:cstheme="minorHAnsi"/>
        </w:rPr>
        <w:t>minikonkurranser</w:t>
      </w:r>
      <w:proofErr w:type="spellEnd"/>
      <w:r w:rsidRPr="00B1125B">
        <w:rPr>
          <w:rFonts w:cstheme="minorHAnsi"/>
        </w:rPr>
        <w:t xml:space="preserve">. </w:t>
      </w:r>
    </w:p>
    <w:p w14:paraId="546730B9" w14:textId="77777777" w:rsidR="009250AB" w:rsidRPr="00CC202C" w:rsidRDefault="009250AB" w:rsidP="00A46467">
      <w:pPr>
        <w:rPr>
          <w:rFonts w:ascii="Arial" w:hAnsi="Arial" w:cs="Arial"/>
        </w:rPr>
      </w:pPr>
    </w:p>
    <w:p w14:paraId="6AC68721" w14:textId="35E2EE3E" w:rsidR="001A66AC" w:rsidRPr="00CC202C" w:rsidRDefault="001A66AC" w:rsidP="00A46467">
      <w:pPr>
        <w:rPr>
          <w:rFonts w:ascii="Arial" w:hAnsi="Arial" w:cs="Arial"/>
        </w:rPr>
      </w:pPr>
    </w:p>
    <w:tbl>
      <w:tblPr>
        <w:tblStyle w:val="Lyslisteuthevingsfarge1"/>
        <w:tblW w:w="13457" w:type="dxa"/>
        <w:tblLayout w:type="fixed"/>
        <w:tblLook w:val="04A0" w:firstRow="1" w:lastRow="0" w:firstColumn="1" w:lastColumn="0" w:noHBand="0" w:noVBand="1"/>
      </w:tblPr>
      <w:tblGrid>
        <w:gridCol w:w="1635"/>
        <w:gridCol w:w="2595"/>
        <w:gridCol w:w="722"/>
        <w:gridCol w:w="3015"/>
        <w:gridCol w:w="1845"/>
        <w:gridCol w:w="1215"/>
        <w:gridCol w:w="2430"/>
      </w:tblGrid>
      <w:tr w:rsidR="00C45B44" w:rsidRPr="00A74AA6" w14:paraId="6C112C4D" w14:textId="2B1B5E26" w:rsidTr="76C135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5A2FC296" w14:textId="2EDC668D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Type team</w:t>
            </w:r>
          </w:p>
        </w:tc>
        <w:tc>
          <w:tcPr>
            <w:tcW w:w="2595" w:type="dxa"/>
          </w:tcPr>
          <w:p w14:paraId="7548ECE6" w14:textId="3BB0E3C8" w:rsidR="00C45B44" w:rsidRPr="00A74AA6" w:rsidRDefault="00C45B44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Teamnavn</w:t>
            </w:r>
          </w:p>
        </w:tc>
        <w:tc>
          <w:tcPr>
            <w:tcW w:w="722" w:type="dxa"/>
          </w:tcPr>
          <w:p w14:paraId="09B52FCA" w14:textId="27EFF6F7" w:rsidR="00C45B44" w:rsidRPr="00A74AA6" w:rsidRDefault="4DA303E3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FTE</w:t>
            </w:r>
          </w:p>
        </w:tc>
        <w:tc>
          <w:tcPr>
            <w:tcW w:w="3015" w:type="dxa"/>
          </w:tcPr>
          <w:p w14:paraId="06F71228" w14:textId="2C3E1D7A" w:rsidR="00C45B44" w:rsidRPr="00A74AA6" w:rsidRDefault="00C45B44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IT-produkt</w:t>
            </w:r>
          </w:p>
        </w:tc>
        <w:tc>
          <w:tcPr>
            <w:tcW w:w="1845" w:type="dxa"/>
          </w:tcPr>
          <w:p w14:paraId="4F803DBB" w14:textId="27B613D0" w:rsidR="00C45B44" w:rsidRPr="00A74AA6" w:rsidRDefault="00CC202C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Lokasjon</w:t>
            </w:r>
          </w:p>
        </w:tc>
        <w:tc>
          <w:tcPr>
            <w:tcW w:w="1215" w:type="dxa"/>
          </w:tcPr>
          <w:p w14:paraId="05CD076E" w14:textId="29FB0098" w:rsidR="00C45B44" w:rsidRPr="00A74AA6" w:rsidRDefault="00CC202C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</w:t>
            </w:r>
            <w:r w:rsidR="00C45B44" w:rsidRPr="00A74AA6">
              <w:rPr>
                <w:rFonts w:cstheme="minorHAnsi"/>
                <w:sz w:val="18"/>
                <w:szCs w:val="18"/>
              </w:rPr>
              <w:t>lattform</w:t>
            </w:r>
          </w:p>
        </w:tc>
        <w:tc>
          <w:tcPr>
            <w:tcW w:w="2430" w:type="dxa"/>
          </w:tcPr>
          <w:p w14:paraId="25A2A7EE" w14:textId="1675F491" w:rsidR="00C45B44" w:rsidRPr="00A74AA6" w:rsidRDefault="00C45B44" w:rsidP="00A464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Teknologi</w:t>
            </w:r>
          </w:p>
        </w:tc>
      </w:tr>
      <w:tr w:rsidR="00C45B44" w:rsidRPr="00A74AA6" w14:paraId="3D68BD11" w14:textId="47C94779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6FB0FDDA" w14:textId="5373872C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740787BB" w14:textId="66FCE50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Nettsteder</w:t>
            </w:r>
          </w:p>
        </w:tc>
        <w:tc>
          <w:tcPr>
            <w:tcW w:w="722" w:type="dxa"/>
          </w:tcPr>
          <w:p w14:paraId="5FEF14BB" w14:textId="4695D7F5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015" w:type="dxa"/>
          </w:tcPr>
          <w:p w14:paraId="026139BC" w14:textId="16C80615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Miljødirektoratet.no </w:t>
            </w:r>
          </w:p>
          <w:p w14:paraId="25B67BEB" w14:textId="3E09A16D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Havforum.no </w:t>
            </w:r>
          </w:p>
          <w:p w14:paraId="2F5B0382" w14:textId="16DADEB9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Norges Nasjonalparker.no </w:t>
            </w:r>
          </w:p>
          <w:p w14:paraId="0E7895EC" w14:textId="75B5FB48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Nasjonale turiststier.no </w:t>
            </w:r>
          </w:p>
          <w:p w14:paraId="42956CF1" w14:textId="4FB66A8D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Vannportalen.no </w:t>
            </w:r>
          </w:p>
          <w:p w14:paraId="1506C0CB" w14:textId="6F2A719E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Miljøstatus </w:t>
            </w:r>
          </w:p>
          <w:p w14:paraId="35A5FB8C" w14:textId="0A10A2D9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Indikatorkatalogen </w:t>
            </w:r>
          </w:p>
          <w:p w14:paraId="5F52124A" w14:textId="7114DAEE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Designsystem </w:t>
            </w:r>
          </w:p>
          <w:p w14:paraId="71FB3740" w14:textId="25764817" w:rsidR="00C45B44" w:rsidRPr="00A74AA6" w:rsidRDefault="5B1A1AF8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Norske Utslipp</w:t>
            </w:r>
          </w:p>
        </w:tc>
        <w:tc>
          <w:tcPr>
            <w:tcW w:w="1845" w:type="dxa"/>
          </w:tcPr>
          <w:p w14:paraId="4D8392FA" w14:textId="1C138F31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</w:t>
            </w:r>
          </w:p>
        </w:tc>
        <w:tc>
          <w:tcPr>
            <w:tcW w:w="1215" w:type="dxa"/>
          </w:tcPr>
          <w:p w14:paraId="134C752C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DXC</w:t>
            </w:r>
          </w:p>
          <w:p w14:paraId="3540BECC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45D2788B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330A767E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7D47014E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24D4AF61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4BAA5D0F" w14:textId="3A2B8EE8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335318E9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366CDD42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6E43CA14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06AB5D76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57CD5770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23D8E2EA" w14:textId="17B0AC2D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  <w:p w14:paraId="61C0D2ED" w14:textId="280A07C5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</w:p>
        </w:tc>
      </w:tr>
      <w:tr w:rsidR="00C45B44" w:rsidRPr="00B1125B" w14:paraId="6472D315" w14:textId="731AAB01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69D3D7A" w14:textId="5F78FB12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Prosjekt</w:t>
            </w:r>
          </w:p>
        </w:tc>
        <w:tc>
          <w:tcPr>
            <w:tcW w:w="2595" w:type="dxa"/>
          </w:tcPr>
          <w:p w14:paraId="194C5C8C" w14:textId="73F38250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Tilde</w:t>
            </w:r>
          </w:p>
        </w:tc>
        <w:tc>
          <w:tcPr>
            <w:tcW w:w="722" w:type="dxa"/>
          </w:tcPr>
          <w:p w14:paraId="21871791" w14:textId="157BF5EC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3015" w:type="dxa"/>
          </w:tcPr>
          <w:p w14:paraId="6C28E158" w14:textId="1F9BB449" w:rsidR="00C45B44" w:rsidRPr="00A74AA6" w:rsidRDefault="1E8E1CCA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Tilde </w:t>
            </w:r>
          </w:p>
          <w:p w14:paraId="569FCBB3" w14:textId="22C87CB9" w:rsidR="00C45B44" w:rsidRPr="00A74AA6" w:rsidRDefault="1E8E1CCA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Forurensning</w:t>
            </w:r>
          </w:p>
        </w:tc>
        <w:tc>
          <w:tcPr>
            <w:tcW w:w="1845" w:type="dxa"/>
          </w:tcPr>
          <w:p w14:paraId="4B566A71" w14:textId="299FAC99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</w:t>
            </w:r>
          </w:p>
        </w:tc>
        <w:tc>
          <w:tcPr>
            <w:tcW w:w="1215" w:type="dxa"/>
          </w:tcPr>
          <w:p w14:paraId="218767DE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  <w:p w14:paraId="4D3E57C7" w14:textId="2CB5041C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</w:tc>
        <w:tc>
          <w:tcPr>
            <w:tcW w:w="2430" w:type="dxa"/>
          </w:tcPr>
          <w:p w14:paraId="2DE081D9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.net, angular</w:t>
            </w:r>
          </w:p>
          <w:p w14:paraId="6BBA4841" w14:textId="051CF3A4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 xml:space="preserve">.net Framework, </w:t>
            </w: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Winforms</w:t>
            </w:r>
            <w:proofErr w:type="spellEnd"/>
          </w:p>
        </w:tc>
      </w:tr>
      <w:tr w:rsidR="00C45B44" w:rsidRPr="00B1125B" w14:paraId="59608969" w14:textId="6AAB2295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62E4C22D" w14:textId="3EE64B1E" w:rsidR="00C45B44" w:rsidRPr="00A74AA6" w:rsidRDefault="32AB3348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Prosjekt/</w:t>
            </w:r>
            <w:r w:rsidR="00C45B44"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7CFA17E1" w14:textId="1373424B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Avfall</w:t>
            </w:r>
          </w:p>
        </w:tc>
        <w:tc>
          <w:tcPr>
            <w:tcW w:w="722" w:type="dxa"/>
          </w:tcPr>
          <w:p w14:paraId="21730348" w14:textId="15C75F4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3015" w:type="dxa"/>
          </w:tcPr>
          <w:p w14:paraId="5451B467" w14:textId="14F0AE33" w:rsidR="00C45B44" w:rsidRPr="00A74AA6" w:rsidRDefault="63437CB6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Avfallsdeklarering</w:t>
            </w:r>
          </w:p>
        </w:tc>
        <w:tc>
          <w:tcPr>
            <w:tcW w:w="1845" w:type="dxa"/>
          </w:tcPr>
          <w:p w14:paraId="5D82A5B0" w14:textId="5306CF98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</w:t>
            </w:r>
          </w:p>
        </w:tc>
        <w:tc>
          <w:tcPr>
            <w:tcW w:w="1215" w:type="dxa"/>
          </w:tcPr>
          <w:p w14:paraId="781B3BB5" w14:textId="1A160686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11AB3410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.net, react</w:t>
            </w:r>
          </w:p>
          <w:p w14:paraId="41782AC2" w14:textId="1CE8C3CE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.net, react</w:t>
            </w:r>
          </w:p>
          <w:p w14:paraId="47CE88BD" w14:textId="32023546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.net, angular</w:t>
            </w:r>
          </w:p>
        </w:tc>
      </w:tr>
      <w:tr w:rsidR="00C45B44" w:rsidRPr="00A74AA6" w14:paraId="37794139" w14:textId="59439F71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5B166D8E" w14:textId="13705831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Forvaltning</w:t>
            </w:r>
          </w:p>
        </w:tc>
        <w:tc>
          <w:tcPr>
            <w:tcW w:w="2595" w:type="dxa"/>
          </w:tcPr>
          <w:p w14:paraId="0675C418" w14:textId="5B6EFBC3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IT-produkter (Oslo – ikke team</w:t>
            </w:r>
            <w:r w:rsidR="506329FA" w:rsidRPr="00A74AA6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506329FA" w:rsidRPr="00A74AA6">
              <w:rPr>
                <w:rFonts w:cstheme="minorHAnsi"/>
                <w:sz w:val="18"/>
                <w:szCs w:val="18"/>
              </w:rPr>
              <w:t>pt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722" w:type="dxa"/>
          </w:tcPr>
          <w:p w14:paraId="6EF08895" w14:textId="50EF5F64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1,7</w:t>
            </w:r>
          </w:p>
        </w:tc>
        <w:tc>
          <w:tcPr>
            <w:tcW w:w="3015" w:type="dxa"/>
          </w:tcPr>
          <w:p w14:paraId="7C9373B5" w14:textId="130C4976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Produktregister </w:t>
            </w:r>
          </w:p>
          <w:p w14:paraId="52CA619B" w14:textId="5EDA1ADF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Vake </w:t>
            </w:r>
          </w:p>
          <w:p w14:paraId="44D44401" w14:textId="4F873AC7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Visuelle data petroleum </w:t>
            </w:r>
          </w:p>
          <w:p w14:paraId="3A385729" w14:textId="07230F0E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Dataleveranser </w:t>
            </w:r>
          </w:p>
          <w:p w14:paraId="0B2AC615" w14:textId="0C62E265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Avfallsplaner i havner </w:t>
            </w:r>
          </w:p>
          <w:p w14:paraId="5F48C792" w14:textId="0541E7D8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Produsentansvar </w:t>
            </w:r>
          </w:p>
          <w:p w14:paraId="0221B4B2" w14:textId="5E3A7232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lastRenderedPageBreak/>
              <w:t xml:space="preserve">Grunnforurensning </w:t>
            </w:r>
          </w:p>
          <w:p w14:paraId="1CB4C15B" w14:textId="7DB364C8" w:rsidR="00C45B44" w:rsidRPr="00A74AA6" w:rsidRDefault="01DEAAF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Luftkvalitet</w:t>
            </w:r>
          </w:p>
        </w:tc>
        <w:tc>
          <w:tcPr>
            <w:tcW w:w="1845" w:type="dxa"/>
          </w:tcPr>
          <w:p w14:paraId="5D6A7209" w14:textId="4603D0A2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lastRenderedPageBreak/>
              <w:t>Oslo</w:t>
            </w:r>
          </w:p>
        </w:tc>
        <w:tc>
          <w:tcPr>
            <w:tcW w:w="1215" w:type="dxa"/>
          </w:tcPr>
          <w:p w14:paraId="57A5A307" w14:textId="14538D84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12712F63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angular</w:t>
            </w:r>
            <w:proofErr w:type="spellEnd"/>
          </w:p>
          <w:p w14:paraId="45BD18F6" w14:textId="47212681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</w:p>
          <w:p w14:paraId="4AD4EB54" w14:textId="5CB07666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VertiGis</w:t>
            </w:r>
            <w:proofErr w:type="spellEnd"/>
          </w:p>
          <w:p w14:paraId="06C61B6B" w14:textId="1029590A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, ESRI</w:t>
            </w:r>
          </w:p>
          <w:p w14:paraId="086C22A1" w14:textId="62339BC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45B44" w:rsidRPr="00A74AA6" w14:paraId="2919B477" w14:textId="0F9C7111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2DE24CB6" w14:textId="54A1CBC1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5DA59D89" w14:textId="7ACA0DC5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Luft</w:t>
            </w:r>
          </w:p>
        </w:tc>
        <w:tc>
          <w:tcPr>
            <w:tcW w:w="722" w:type="dxa"/>
          </w:tcPr>
          <w:p w14:paraId="35996C2F" w14:textId="14DBC45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015" w:type="dxa"/>
          </w:tcPr>
          <w:p w14:paraId="59D811A0" w14:textId="0340A5AF" w:rsidR="00C45B44" w:rsidRPr="00A74AA6" w:rsidRDefault="0A3C437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Måling av luftkvalitet  </w:t>
            </w:r>
          </w:p>
        </w:tc>
        <w:tc>
          <w:tcPr>
            <w:tcW w:w="1845" w:type="dxa"/>
          </w:tcPr>
          <w:p w14:paraId="51291D10" w14:textId="311B09A5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</w:t>
            </w:r>
          </w:p>
        </w:tc>
        <w:tc>
          <w:tcPr>
            <w:tcW w:w="1215" w:type="dxa"/>
          </w:tcPr>
          <w:p w14:paraId="597C4D2C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DXC</w:t>
            </w:r>
          </w:p>
          <w:p w14:paraId="314CC4E8" w14:textId="7B643E53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692AC6CE" w14:textId="6AD2972D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  <w:lang w:val="en-GB"/>
              </w:rPr>
              <w:t>Optimizly</w:t>
            </w:r>
            <w:proofErr w:type="spellEnd"/>
            <w:r w:rsidRPr="00A74AA6">
              <w:rPr>
                <w:rFonts w:cstheme="minorHAnsi"/>
                <w:sz w:val="18"/>
                <w:szCs w:val="18"/>
                <w:lang w:val="en-GB"/>
              </w:rPr>
              <w:t>, .net, react</w:t>
            </w:r>
          </w:p>
        </w:tc>
      </w:tr>
      <w:tr w:rsidR="00C45B44" w:rsidRPr="00A74AA6" w14:paraId="5570EDC9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585E5DB9" w14:textId="012BFFC0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373E76F2" w14:textId="7EAB3281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Autentisering</w:t>
            </w:r>
          </w:p>
        </w:tc>
        <w:tc>
          <w:tcPr>
            <w:tcW w:w="722" w:type="dxa"/>
          </w:tcPr>
          <w:p w14:paraId="7265FB9A" w14:textId="7D447239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015" w:type="dxa"/>
          </w:tcPr>
          <w:p w14:paraId="4D722D0B" w14:textId="6731961F" w:rsidR="00C45B44" w:rsidRPr="00A74AA6" w:rsidRDefault="35507F18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MinSide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  </w:t>
            </w:r>
          </w:p>
        </w:tc>
        <w:tc>
          <w:tcPr>
            <w:tcW w:w="1845" w:type="dxa"/>
          </w:tcPr>
          <w:p w14:paraId="3036E0A1" w14:textId="61085F0F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44544DF7" w14:textId="7F80A266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713FCF86" w14:textId="6E88E99C" w:rsidR="00C45B44" w:rsidRPr="00A74AA6" w:rsidRDefault="00C45B44" w:rsidP="001D5B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</w:p>
        </w:tc>
      </w:tr>
      <w:tr w:rsidR="00C45B44" w:rsidRPr="00A74AA6" w14:paraId="7336F776" w14:textId="28009CBC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A96A308" w14:textId="361C9E19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0FF95428" w14:textId="1973A9E6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Vann</w:t>
            </w:r>
          </w:p>
        </w:tc>
        <w:tc>
          <w:tcPr>
            <w:tcW w:w="722" w:type="dxa"/>
          </w:tcPr>
          <w:p w14:paraId="6B1E4BBC" w14:textId="47FA688D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015" w:type="dxa"/>
          </w:tcPr>
          <w:p w14:paraId="1974CED8" w14:textId="4178DC02" w:rsidR="00C45B44" w:rsidRPr="00A74AA6" w:rsidRDefault="4A6238B0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Vannmiljø </w:t>
            </w:r>
          </w:p>
          <w:p w14:paraId="044C56E6" w14:textId="076D8C1D" w:rsidR="00C45B44" w:rsidRPr="00A74AA6" w:rsidRDefault="4A6238B0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Vann-nett</w:t>
            </w:r>
          </w:p>
        </w:tc>
        <w:tc>
          <w:tcPr>
            <w:tcW w:w="1845" w:type="dxa"/>
          </w:tcPr>
          <w:p w14:paraId="7FAE62BC" w14:textId="0CFFD13D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</w:t>
            </w:r>
          </w:p>
        </w:tc>
        <w:tc>
          <w:tcPr>
            <w:tcW w:w="1215" w:type="dxa"/>
          </w:tcPr>
          <w:p w14:paraId="600EB471" w14:textId="41F65952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718E132C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, ESRI</w:t>
            </w:r>
          </w:p>
          <w:p w14:paraId="2F2D2D7E" w14:textId="30104C51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, ESRI</w:t>
            </w:r>
          </w:p>
        </w:tc>
      </w:tr>
      <w:tr w:rsidR="00C45B44" w:rsidRPr="00A74AA6" w14:paraId="278C811C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0029683" w14:textId="1F2ACA47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3E54FE13" w14:textId="3B25ADFE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ESS/KOA</w:t>
            </w:r>
          </w:p>
        </w:tc>
        <w:tc>
          <w:tcPr>
            <w:tcW w:w="722" w:type="dxa"/>
          </w:tcPr>
          <w:p w14:paraId="5DA3FA9D" w14:textId="2F90CB81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015" w:type="dxa"/>
          </w:tcPr>
          <w:p w14:paraId="29B185DE" w14:textId="7C94278B" w:rsidR="00C45B44" w:rsidRPr="00A74AA6" w:rsidRDefault="70520C0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Elektronisk søknadssenter </w:t>
            </w:r>
          </w:p>
          <w:p w14:paraId="57C1AE72" w14:textId="092431B8" w:rsidR="00C45B44" w:rsidRPr="00A74AA6" w:rsidRDefault="70520C0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Kontrakter &amp; anskaffelser </w:t>
            </w:r>
          </w:p>
          <w:p w14:paraId="76D23F76" w14:textId="3B747E15" w:rsidR="00C45B44" w:rsidRPr="00A74AA6" w:rsidRDefault="70520C0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KMF-ESS</w:t>
            </w:r>
          </w:p>
        </w:tc>
        <w:tc>
          <w:tcPr>
            <w:tcW w:w="1845" w:type="dxa"/>
          </w:tcPr>
          <w:p w14:paraId="7AD97751" w14:textId="2344C39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03C35C89" w14:textId="06661250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</w:tc>
        <w:tc>
          <w:tcPr>
            <w:tcW w:w="2430" w:type="dxa"/>
          </w:tcPr>
          <w:p w14:paraId="51ECF429" w14:textId="7CE5E67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, MVC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razor</w:t>
            </w:r>
            <w:proofErr w:type="spellEnd"/>
          </w:p>
          <w:p w14:paraId="7DB044D6" w14:textId="2A7580F9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, MVC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razor</w:t>
            </w:r>
            <w:proofErr w:type="spellEnd"/>
          </w:p>
          <w:p w14:paraId="78C19BDA" w14:textId="0029DD7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, MVC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razor</w:t>
            </w:r>
            <w:proofErr w:type="spellEnd"/>
          </w:p>
        </w:tc>
      </w:tr>
      <w:tr w:rsidR="00C45B44" w:rsidRPr="00A74AA6" w14:paraId="7FB7901F" w14:textId="77777777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7D2525D2" w14:textId="2F2AFA49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1528F4F5" w14:textId="46B1D05C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Vilt</w:t>
            </w:r>
          </w:p>
        </w:tc>
        <w:tc>
          <w:tcPr>
            <w:tcW w:w="722" w:type="dxa"/>
          </w:tcPr>
          <w:p w14:paraId="5F4A24A8" w14:textId="1ED09EFC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015" w:type="dxa"/>
          </w:tcPr>
          <w:p w14:paraId="42D1359F" w14:textId="54C132E7" w:rsidR="00C45B44" w:rsidRPr="00A74AA6" w:rsidRDefault="7D38C596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Rovbase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og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Rovbase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innsyn </w:t>
            </w:r>
          </w:p>
          <w:p w14:paraId="3519307A" w14:textId="0CBD6FCD" w:rsidR="00C45B44" w:rsidRPr="00A74AA6" w:rsidRDefault="7D38C596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Rovbase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ny </w:t>
            </w:r>
          </w:p>
          <w:p w14:paraId="3A6D3013" w14:textId="6A471AB4" w:rsidR="00C45B44" w:rsidRPr="00A74AA6" w:rsidRDefault="7D38C596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RovbaseApp</w:t>
            </w:r>
            <w:proofErr w:type="spellEnd"/>
          </w:p>
        </w:tc>
        <w:tc>
          <w:tcPr>
            <w:tcW w:w="1845" w:type="dxa"/>
          </w:tcPr>
          <w:p w14:paraId="09DA2A17" w14:textId="311FF993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071F190B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  <w:p w14:paraId="118D5806" w14:textId="158C422F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36AA2965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</w:p>
          <w:p w14:paraId="6B0022A7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</w:p>
          <w:p w14:paraId="7676A356" w14:textId="6ED4E562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.net, MAUI</w:t>
            </w:r>
          </w:p>
        </w:tc>
      </w:tr>
      <w:tr w:rsidR="00C45B44" w:rsidRPr="00A74AA6" w14:paraId="6090A4D8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0D37D62B" w14:textId="7F73792B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Forvaltning</w:t>
            </w:r>
          </w:p>
        </w:tc>
        <w:tc>
          <w:tcPr>
            <w:tcW w:w="2595" w:type="dxa"/>
          </w:tcPr>
          <w:p w14:paraId="321FF24F" w14:textId="19C9827C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IT-produkter (Trondheim – ikke team</w:t>
            </w:r>
            <w:r w:rsidR="29DA1881" w:rsidRPr="00A74AA6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29DA1881" w:rsidRPr="00A74AA6">
              <w:rPr>
                <w:rFonts w:cstheme="minorHAnsi"/>
                <w:sz w:val="18"/>
                <w:szCs w:val="18"/>
              </w:rPr>
              <w:t>pt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722" w:type="dxa"/>
          </w:tcPr>
          <w:p w14:paraId="0E9F8D81" w14:textId="42569F6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0,5</w:t>
            </w:r>
          </w:p>
        </w:tc>
        <w:tc>
          <w:tcPr>
            <w:tcW w:w="3015" w:type="dxa"/>
          </w:tcPr>
          <w:p w14:paraId="70EF65C7" w14:textId="7CF1FFCB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Sensitive artsdata </w:t>
            </w:r>
          </w:p>
          <w:p w14:paraId="3DDBA37E" w14:textId="5EFFB699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Miljøvedtaksregister </w:t>
            </w:r>
          </w:p>
          <w:p w14:paraId="4A69C577" w14:textId="30B0BE8D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Fiskeravgift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8EC6097" w14:textId="15DB7CB3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eCites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B03C7A8" w14:textId="4AC92ADD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Signeringstjenesten </w:t>
            </w:r>
          </w:p>
          <w:p w14:paraId="31608791" w14:textId="7E212DFA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eArkiv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A04484F" w14:textId="7934A193" w:rsidR="00C45B44" w:rsidRPr="00A74AA6" w:rsidRDefault="145894E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Økologisk tilstand</w:t>
            </w:r>
          </w:p>
        </w:tc>
        <w:tc>
          <w:tcPr>
            <w:tcW w:w="1845" w:type="dxa"/>
          </w:tcPr>
          <w:p w14:paraId="3156CC40" w14:textId="7A31E21A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015E055B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  <w:p w14:paraId="2170DEE9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  <w:p w14:paraId="6A38EC5F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  <w:p w14:paraId="219F7D28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  <w:p w14:paraId="53D11796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  <w:p w14:paraId="69E68D03" w14:textId="487009C6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</w:tc>
        <w:tc>
          <w:tcPr>
            <w:tcW w:w="2430" w:type="dxa"/>
          </w:tcPr>
          <w:p w14:paraId="79AF32CF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</w:p>
          <w:p w14:paraId="372FBC9D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</w:p>
          <w:p w14:paraId="11E12E7D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framework</w:t>
            </w:r>
            <w:proofErr w:type="spellEnd"/>
          </w:p>
          <w:p w14:paraId="1FA1A866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MVC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razor</w:t>
            </w:r>
            <w:proofErr w:type="spellEnd"/>
          </w:p>
          <w:p w14:paraId="4CF5FCEC" w14:textId="77777777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.net</w:t>
            </w:r>
          </w:p>
          <w:p w14:paraId="4CBC9D28" w14:textId="35E4505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react</w:t>
            </w:r>
            <w:proofErr w:type="spellEnd"/>
          </w:p>
        </w:tc>
      </w:tr>
      <w:tr w:rsidR="00C45B44" w:rsidRPr="00B1125B" w14:paraId="01CEE4F0" w14:textId="77777777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610D7F6F" w14:textId="469C4271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Produktteam</w:t>
            </w:r>
          </w:p>
        </w:tc>
        <w:tc>
          <w:tcPr>
            <w:tcW w:w="2595" w:type="dxa"/>
          </w:tcPr>
          <w:p w14:paraId="5DDEAAC7" w14:textId="646CAEB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Vernet natur</w:t>
            </w:r>
          </w:p>
        </w:tc>
        <w:tc>
          <w:tcPr>
            <w:tcW w:w="722" w:type="dxa"/>
          </w:tcPr>
          <w:p w14:paraId="424A6BE2" w14:textId="12FD5DE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015" w:type="dxa"/>
          </w:tcPr>
          <w:p w14:paraId="2C908349" w14:textId="376B8E23" w:rsidR="00C45B44" w:rsidRPr="00A74AA6" w:rsidRDefault="3279DC66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Naturoppdrag </w:t>
            </w:r>
          </w:p>
          <w:p w14:paraId="3C19A3E7" w14:textId="10B2CDA9" w:rsidR="00C45B44" w:rsidRPr="00A74AA6" w:rsidRDefault="3279DC66" w:rsidP="531BA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Feltdagbok</w:t>
            </w:r>
          </w:p>
        </w:tc>
        <w:tc>
          <w:tcPr>
            <w:tcW w:w="1845" w:type="dxa"/>
          </w:tcPr>
          <w:p w14:paraId="3EB1B6DA" w14:textId="74560D78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34F0D619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  <w:p w14:paraId="42C08C2E" w14:textId="5CD7916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onPrem</w:t>
            </w:r>
            <w:proofErr w:type="spellEnd"/>
          </w:p>
        </w:tc>
        <w:tc>
          <w:tcPr>
            <w:tcW w:w="2430" w:type="dxa"/>
          </w:tcPr>
          <w:p w14:paraId="63024251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.net, react, MAUI</w:t>
            </w:r>
          </w:p>
          <w:p w14:paraId="6FCEA962" w14:textId="2553AF02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GB"/>
              </w:rPr>
            </w:pPr>
            <w:r w:rsidRPr="00A74AA6">
              <w:rPr>
                <w:rFonts w:cstheme="minorHAnsi"/>
                <w:sz w:val="18"/>
                <w:szCs w:val="18"/>
                <w:lang w:val="en-GB"/>
              </w:rPr>
              <w:t>.net framework</w:t>
            </w:r>
          </w:p>
        </w:tc>
      </w:tr>
      <w:tr w:rsidR="00C45B44" w:rsidRPr="00A74AA6" w14:paraId="0D1B2A23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3BEA722F" w14:textId="67092963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Prosjekt</w:t>
            </w:r>
          </w:p>
        </w:tc>
        <w:tc>
          <w:tcPr>
            <w:tcW w:w="2595" w:type="dxa"/>
          </w:tcPr>
          <w:p w14:paraId="2C2B37FD" w14:textId="21BF3D02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Kartlegging</w:t>
            </w:r>
          </w:p>
        </w:tc>
        <w:tc>
          <w:tcPr>
            <w:tcW w:w="722" w:type="dxa"/>
          </w:tcPr>
          <w:p w14:paraId="110FA042" w14:textId="5EDE1BE0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6,5</w:t>
            </w:r>
          </w:p>
        </w:tc>
        <w:tc>
          <w:tcPr>
            <w:tcW w:w="3015" w:type="dxa"/>
          </w:tcPr>
          <w:p w14:paraId="5091CCD8" w14:textId="5BA35AF8" w:rsidR="00C45B44" w:rsidRPr="00A74AA6" w:rsidRDefault="1F4A8DD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KartleggingsApp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8D266BF" w14:textId="6A16164D" w:rsidR="00C45B44" w:rsidRPr="00A74AA6" w:rsidRDefault="1F4A8DD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NinAnalyse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F83B20F" w14:textId="39A9C8A8" w:rsidR="00C45B44" w:rsidRPr="00A74AA6" w:rsidRDefault="1F4A8DD1" w:rsidP="531BA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Skogweb</w:t>
            </w:r>
            <w:proofErr w:type="spellEnd"/>
          </w:p>
        </w:tc>
        <w:tc>
          <w:tcPr>
            <w:tcW w:w="1845" w:type="dxa"/>
          </w:tcPr>
          <w:p w14:paraId="1A52B820" w14:textId="02021108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 &amp; Trondheim</w:t>
            </w:r>
          </w:p>
        </w:tc>
        <w:tc>
          <w:tcPr>
            <w:tcW w:w="1215" w:type="dxa"/>
          </w:tcPr>
          <w:p w14:paraId="726E72D2" w14:textId="2770CFC1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1237E245" w14:textId="6A0CEE40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.net, SWIFT. ESRI</w:t>
            </w:r>
          </w:p>
        </w:tc>
      </w:tr>
      <w:tr w:rsidR="00C45B44" w:rsidRPr="00A74AA6" w14:paraId="517F8CA2" w14:textId="77777777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33A6CBD" w14:textId="4433348C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Prosjekt</w:t>
            </w:r>
          </w:p>
        </w:tc>
        <w:tc>
          <w:tcPr>
            <w:tcW w:w="2595" w:type="dxa"/>
          </w:tcPr>
          <w:p w14:paraId="336A67E7" w14:textId="6B5FF11A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Naturbase</w:t>
            </w:r>
          </w:p>
        </w:tc>
        <w:tc>
          <w:tcPr>
            <w:tcW w:w="722" w:type="dxa"/>
          </w:tcPr>
          <w:p w14:paraId="1420C936" w14:textId="361DF3E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4,5</w:t>
            </w:r>
          </w:p>
        </w:tc>
        <w:tc>
          <w:tcPr>
            <w:tcW w:w="3015" w:type="dxa"/>
          </w:tcPr>
          <w:p w14:paraId="48D3CA40" w14:textId="07831CF8" w:rsidR="00C45B44" w:rsidRPr="00A74AA6" w:rsidRDefault="5B33D85F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Naturbase  </w:t>
            </w:r>
          </w:p>
        </w:tc>
        <w:tc>
          <w:tcPr>
            <w:tcW w:w="1845" w:type="dxa"/>
          </w:tcPr>
          <w:p w14:paraId="0002C47B" w14:textId="52A16420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Trondheim</w:t>
            </w:r>
          </w:p>
        </w:tc>
        <w:tc>
          <w:tcPr>
            <w:tcW w:w="1215" w:type="dxa"/>
          </w:tcPr>
          <w:p w14:paraId="05386440" w14:textId="5CC9994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5F6A9C41" w14:textId="35D848BA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.net</w:t>
            </w:r>
          </w:p>
        </w:tc>
      </w:tr>
      <w:tr w:rsidR="00C45B44" w:rsidRPr="00A74AA6" w14:paraId="36D46576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DAA19B5" w14:textId="2B1760E8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lastRenderedPageBreak/>
              <w:t>Prosjekt</w:t>
            </w:r>
          </w:p>
        </w:tc>
        <w:tc>
          <w:tcPr>
            <w:tcW w:w="2595" w:type="dxa"/>
          </w:tcPr>
          <w:p w14:paraId="11A90EE5" w14:textId="36064722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Naturbase</w:t>
            </w:r>
          </w:p>
        </w:tc>
        <w:tc>
          <w:tcPr>
            <w:tcW w:w="722" w:type="dxa"/>
          </w:tcPr>
          <w:p w14:paraId="1DAD2E60" w14:textId="0CEF1555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0,5</w:t>
            </w:r>
          </w:p>
        </w:tc>
        <w:tc>
          <w:tcPr>
            <w:tcW w:w="3015" w:type="dxa"/>
          </w:tcPr>
          <w:p w14:paraId="17D8E1C8" w14:textId="78269FAB" w:rsidR="00C45B44" w:rsidRPr="00A74AA6" w:rsidRDefault="1D23C31F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Naturbase – kart  </w:t>
            </w:r>
          </w:p>
        </w:tc>
        <w:tc>
          <w:tcPr>
            <w:tcW w:w="1845" w:type="dxa"/>
          </w:tcPr>
          <w:p w14:paraId="765A8561" w14:textId="2193F250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 &amp; Trondheim</w:t>
            </w:r>
          </w:p>
        </w:tc>
        <w:tc>
          <w:tcPr>
            <w:tcW w:w="1215" w:type="dxa"/>
          </w:tcPr>
          <w:p w14:paraId="09BBBE45" w14:textId="504D7CBB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027F236E" w14:textId="456ADD71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.net,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vertiGis</w:t>
            </w:r>
            <w:proofErr w:type="spellEnd"/>
          </w:p>
        </w:tc>
      </w:tr>
      <w:tr w:rsidR="00C45B44" w:rsidRPr="00A74AA6" w14:paraId="664240B8" w14:textId="77777777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69846C5E" w14:textId="047D18C8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Prosjekt</w:t>
            </w:r>
          </w:p>
        </w:tc>
        <w:tc>
          <w:tcPr>
            <w:tcW w:w="2595" w:type="dxa"/>
          </w:tcPr>
          <w:p w14:paraId="183E3A27" w14:textId="5D685039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Naturregnskap</w:t>
            </w:r>
          </w:p>
        </w:tc>
        <w:tc>
          <w:tcPr>
            <w:tcW w:w="722" w:type="dxa"/>
          </w:tcPr>
          <w:p w14:paraId="2649A224" w14:textId="2877A8A6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015" w:type="dxa"/>
          </w:tcPr>
          <w:p w14:paraId="71DE0CDA" w14:textId="47726F89" w:rsidR="00C45B44" w:rsidRPr="00A74AA6" w:rsidRDefault="3886FA4E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Naturregnskap  </w:t>
            </w:r>
          </w:p>
        </w:tc>
        <w:tc>
          <w:tcPr>
            <w:tcW w:w="1845" w:type="dxa"/>
          </w:tcPr>
          <w:p w14:paraId="6E9FF5DD" w14:textId="24D06C3F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 &amp; Trondheim</w:t>
            </w:r>
          </w:p>
        </w:tc>
        <w:tc>
          <w:tcPr>
            <w:tcW w:w="1215" w:type="dxa"/>
          </w:tcPr>
          <w:p w14:paraId="09A80411" w14:textId="7777777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30" w:type="dxa"/>
          </w:tcPr>
          <w:p w14:paraId="0DB0BF7E" w14:textId="062C1912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VertiGiS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A74AA6">
              <w:rPr>
                <w:rFonts w:cstheme="minorHAnsi"/>
                <w:sz w:val="18"/>
                <w:szCs w:val="18"/>
              </w:rPr>
              <w:t>Databricks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A74AA6">
              <w:rPr>
                <w:rFonts w:cstheme="minorHAnsi"/>
                <w:sz w:val="18"/>
                <w:szCs w:val="18"/>
              </w:rPr>
              <w:t>PowerBI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(</w:t>
            </w:r>
            <w:proofErr w:type="spellStart"/>
            <w:proofErr w:type="gramEnd"/>
            <w:r w:rsidRPr="00A74AA6">
              <w:rPr>
                <w:rFonts w:cstheme="minorHAnsi"/>
                <w:sz w:val="18"/>
                <w:szCs w:val="18"/>
              </w:rPr>
              <w:t>PowerApps</w:t>
            </w:r>
            <w:proofErr w:type="spellEnd"/>
            <w:r w:rsidRPr="00A74AA6">
              <w:rPr>
                <w:rFonts w:cstheme="minorHAnsi"/>
                <w:sz w:val="18"/>
                <w:szCs w:val="18"/>
              </w:rPr>
              <w:t>)</w:t>
            </w:r>
          </w:p>
        </w:tc>
      </w:tr>
      <w:tr w:rsidR="00C45B44" w:rsidRPr="00A74AA6" w14:paraId="02FF01A9" w14:textId="77777777" w:rsidTr="76C135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2D6618FA" w14:textId="1844BAC6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Forvaltning</w:t>
            </w:r>
          </w:p>
        </w:tc>
        <w:tc>
          <w:tcPr>
            <w:tcW w:w="2595" w:type="dxa"/>
          </w:tcPr>
          <w:p w14:paraId="40D90B35" w14:textId="764851CD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Data og analyse</w:t>
            </w:r>
          </w:p>
        </w:tc>
        <w:tc>
          <w:tcPr>
            <w:tcW w:w="722" w:type="dxa"/>
          </w:tcPr>
          <w:p w14:paraId="618FC8AB" w14:textId="6A5035C8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3015" w:type="dxa"/>
          </w:tcPr>
          <w:p w14:paraId="64122ED9" w14:textId="0259A83C" w:rsidR="00C45B44" w:rsidRPr="00A74AA6" w:rsidRDefault="1B1B4481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Data &amp; analyse</w:t>
            </w:r>
          </w:p>
        </w:tc>
        <w:tc>
          <w:tcPr>
            <w:tcW w:w="1845" w:type="dxa"/>
          </w:tcPr>
          <w:p w14:paraId="289C15CC" w14:textId="782D196A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 &amp; Trondheim</w:t>
            </w:r>
          </w:p>
        </w:tc>
        <w:tc>
          <w:tcPr>
            <w:tcW w:w="1215" w:type="dxa"/>
          </w:tcPr>
          <w:p w14:paraId="06FCFA38" w14:textId="308172EF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3217F848" w14:textId="6398521C" w:rsidR="00C45B44" w:rsidRPr="00A74AA6" w:rsidRDefault="00C45B44" w:rsidP="00A464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Databricks</w:t>
            </w:r>
            <w:proofErr w:type="spellEnd"/>
          </w:p>
        </w:tc>
      </w:tr>
      <w:tr w:rsidR="00C45B44" w:rsidRPr="00A74AA6" w14:paraId="569F4702" w14:textId="77777777" w:rsidTr="76C135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14:paraId="4FC5A30F" w14:textId="7AC7C389" w:rsidR="00C45B44" w:rsidRPr="00A74AA6" w:rsidRDefault="00C45B44" w:rsidP="00A46467">
            <w:pPr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Forvaltning</w:t>
            </w:r>
          </w:p>
        </w:tc>
        <w:tc>
          <w:tcPr>
            <w:tcW w:w="2595" w:type="dxa"/>
          </w:tcPr>
          <w:p w14:paraId="6C0D450C" w14:textId="0F4456B7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Power apps team</w:t>
            </w:r>
          </w:p>
        </w:tc>
        <w:tc>
          <w:tcPr>
            <w:tcW w:w="722" w:type="dxa"/>
          </w:tcPr>
          <w:p w14:paraId="541ECBF4" w14:textId="2121D044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015" w:type="dxa"/>
          </w:tcPr>
          <w:p w14:paraId="3C832D60" w14:textId="7B4D2D83" w:rsidR="00C45B44" w:rsidRPr="00A74AA6" w:rsidRDefault="5571FD53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 xml:space="preserve">MS Power plattform  </w:t>
            </w:r>
          </w:p>
        </w:tc>
        <w:tc>
          <w:tcPr>
            <w:tcW w:w="1845" w:type="dxa"/>
          </w:tcPr>
          <w:p w14:paraId="0F709EA2" w14:textId="069E4EF6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A74AA6">
              <w:rPr>
                <w:rFonts w:cstheme="minorHAnsi"/>
                <w:sz w:val="18"/>
                <w:szCs w:val="18"/>
              </w:rPr>
              <w:t>Oslo &amp; Trondheim</w:t>
            </w:r>
          </w:p>
        </w:tc>
        <w:tc>
          <w:tcPr>
            <w:tcW w:w="1215" w:type="dxa"/>
          </w:tcPr>
          <w:p w14:paraId="6E826FC3" w14:textId="73B75A45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Azure</w:t>
            </w:r>
            <w:proofErr w:type="spellEnd"/>
          </w:p>
        </w:tc>
        <w:tc>
          <w:tcPr>
            <w:tcW w:w="2430" w:type="dxa"/>
          </w:tcPr>
          <w:p w14:paraId="1D066D8C" w14:textId="2B58100E" w:rsidR="00C45B44" w:rsidRPr="00A74AA6" w:rsidRDefault="00C45B44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A74AA6">
              <w:rPr>
                <w:rFonts w:cstheme="minorHAnsi"/>
                <w:sz w:val="18"/>
                <w:szCs w:val="18"/>
              </w:rPr>
              <w:t>PowerApps</w:t>
            </w:r>
            <w:proofErr w:type="spellEnd"/>
          </w:p>
        </w:tc>
      </w:tr>
    </w:tbl>
    <w:p w14:paraId="25DB1AF4" w14:textId="26C9F9CA" w:rsidR="008E1AF9" w:rsidRPr="00A74AA6" w:rsidRDefault="008E1AF9" w:rsidP="003D04A1">
      <w:pPr>
        <w:spacing w:after="200" w:line="276" w:lineRule="auto"/>
        <w:rPr>
          <w:rFonts w:cstheme="minorHAnsi"/>
          <w:sz w:val="18"/>
          <w:szCs w:val="18"/>
        </w:rPr>
      </w:pPr>
    </w:p>
    <w:sectPr w:rsidR="008E1AF9" w:rsidRPr="00A74AA6" w:rsidSect="005307CA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2552" w:bottom="1418" w:left="1701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3451" w14:textId="77777777" w:rsidR="00C97400" w:rsidRDefault="00C97400" w:rsidP="00D57883">
      <w:r>
        <w:separator/>
      </w:r>
    </w:p>
  </w:endnote>
  <w:endnote w:type="continuationSeparator" w:id="0">
    <w:p w14:paraId="430B06E0" w14:textId="77777777" w:rsidR="00C97400" w:rsidRDefault="00C97400" w:rsidP="00D57883">
      <w:r>
        <w:continuationSeparator/>
      </w:r>
    </w:p>
  </w:endnote>
  <w:endnote w:type="continuationNotice" w:id="1">
    <w:p w14:paraId="212B962C" w14:textId="77777777" w:rsidR="00C97400" w:rsidRDefault="00C974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8023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NUMPAGES   \* MERGEFORMAT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05EF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B1B5" w14:textId="77777777" w:rsidR="00C97400" w:rsidRDefault="00C97400" w:rsidP="00D57883">
      <w:r>
        <w:separator/>
      </w:r>
    </w:p>
  </w:footnote>
  <w:footnote w:type="continuationSeparator" w:id="0">
    <w:p w14:paraId="0084B913" w14:textId="77777777" w:rsidR="00C97400" w:rsidRDefault="00C97400" w:rsidP="00D57883">
      <w:r>
        <w:continuationSeparator/>
      </w:r>
    </w:p>
  </w:footnote>
  <w:footnote w:type="continuationNotice" w:id="1">
    <w:p w14:paraId="2BDCEA36" w14:textId="77777777" w:rsidR="00C97400" w:rsidRDefault="00C974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38C96" w14:textId="77777777" w:rsidR="000D460B" w:rsidRDefault="000D46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E06F" w14:textId="77777777" w:rsidR="00310C57" w:rsidRPr="000D460B" w:rsidRDefault="009675F1" w:rsidP="004009C4">
    <w:pPr>
      <w:pStyle w:val="Topptekst"/>
      <w:tabs>
        <w:tab w:val="clear" w:pos="9072"/>
        <w:tab w:val="right" w:pos="8791"/>
      </w:tabs>
      <w:ind w:right="279"/>
      <w:rPr>
        <w:b w:val="0"/>
        <w:color w:val="000000" w:themeColor="text1"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2F593567" wp14:editId="0C626F5C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2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b w:val="0"/>
          <w:color w:val="000000" w:themeColor="text1"/>
        </w:rPr>
        <w:alias w:val="Tittel"/>
        <w:tag w:val=""/>
        <w:id w:val="-1881384557"/>
        <w:placeholder>
          <w:docPart w:val="ABA5942A96FF4CA6AF8B63BF3CD70EE9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009C4" w:rsidRPr="000D460B">
          <w:rPr>
            <w:rStyle w:val="Plassholdertekst"/>
            <w:rFonts w:eastAsiaTheme="minorHAnsi"/>
            <w:b w:val="0"/>
            <w:color w:val="000000" w:themeColor="text1"/>
          </w:rPr>
          <w:t>[Tittel]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B65F3" w14:textId="77777777" w:rsidR="00E86842" w:rsidRDefault="002A2A66" w:rsidP="00D57883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3756E614" wp14:editId="1BC555F3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E10AF6"/>
    <w:multiLevelType w:val="hybridMultilevel"/>
    <w:tmpl w:val="7262861A"/>
    <w:lvl w:ilvl="0" w:tplc="948C2C36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E4347F"/>
    <w:multiLevelType w:val="multilevel"/>
    <w:tmpl w:val="768423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453220"/>
    <w:multiLevelType w:val="hybridMultilevel"/>
    <w:tmpl w:val="4DEAA11A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CC33CF"/>
    <w:multiLevelType w:val="multilevel"/>
    <w:tmpl w:val="802CBF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020E63"/>
    <w:multiLevelType w:val="hybridMultilevel"/>
    <w:tmpl w:val="366EA0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6" w15:restartNumberingAfterBreak="0">
    <w:nsid w:val="4C56402C"/>
    <w:multiLevelType w:val="multilevel"/>
    <w:tmpl w:val="4AF28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779153B"/>
    <w:multiLevelType w:val="multilevel"/>
    <w:tmpl w:val="7C0422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270CF"/>
    <w:multiLevelType w:val="multilevel"/>
    <w:tmpl w:val="2ED0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200262"/>
    <w:multiLevelType w:val="multilevel"/>
    <w:tmpl w:val="1946E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1C5759"/>
    <w:multiLevelType w:val="hybridMultilevel"/>
    <w:tmpl w:val="F2C61960"/>
    <w:lvl w:ilvl="0" w:tplc="275A28D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07325">
    <w:abstractNumId w:val="17"/>
  </w:num>
  <w:num w:numId="2" w16cid:durableId="627778538">
    <w:abstractNumId w:val="15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5"/>
  </w:num>
  <w:num w:numId="6" w16cid:durableId="1193496557">
    <w:abstractNumId w:val="14"/>
  </w:num>
  <w:num w:numId="7" w16cid:durableId="1240872356">
    <w:abstractNumId w:val="19"/>
  </w:num>
  <w:num w:numId="8" w16cid:durableId="1403719666">
    <w:abstractNumId w:val="17"/>
  </w:num>
  <w:num w:numId="9" w16cid:durableId="1872254906">
    <w:abstractNumId w:val="17"/>
  </w:num>
  <w:num w:numId="10" w16cid:durableId="1382704248">
    <w:abstractNumId w:val="17"/>
  </w:num>
  <w:num w:numId="11" w16cid:durableId="81727852">
    <w:abstractNumId w:val="17"/>
  </w:num>
  <w:num w:numId="12" w16cid:durableId="1381129235">
    <w:abstractNumId w:val="17"/>
  </w:num>
  <w:num w:numId="13" w16cid:durableId="825513138">
    <w:abstractNumId w:val="17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59975340">
    <w:abstractNumId w:val="11"/>
  </w:num>
  <w:num w:numId="22" w16cid:durableId="26638385">
    <w:abstractNumId w:val="9"/>
  </w:num>
  <w:num w:numId="23" w16cid:durableId="2012370449">
    <w:abstractNumId w:val="13"/>
  </w:num>
  <w:num w:numId="24" w16cid:durableId="934510063">
    <w:abstractNumId w:val="16"/>
  </w:num>
  <w:num w:numId="25" w16cid:durableId="670988448">
    <w:abstractNumId w:val="12"/>
  </w:num>
  <w:num w:numId="26" w16cid:durableId="1086265698">
    <w:abstractNumId w:val="21"/>
  </w:num>
  <w:num w:numId="27" w16cid:durableId="821120600">
    <w:abstractNumId w:val="10"/>
  </w:num>
  <w:num w:numId="28" w16cid:durableId="1515068585">
    <w:abstractNumId w:val="18"/>
  </w:num>
  <w:num w:numId="29" w16cid:durableId="1996181606">
    <w:abstractNumId w:val="20"/>
  </w:num>
  <w:num w:numId="30" w16cid:durableId="4307084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AF9"/>
    <w:rsid w:val="00000D38"/>
    <w:rsid w:val="0000149F"/>
    <w:rsid w:val="0000166C"/>
    <w:rsid w:val="00001D51"/>
    <w:rsid w:val="00002D6D"/>
    <w:rsid w:val="0000352E"/>
    <w:rsid w:val="0000505C"/>
    <w:rsid w:val="000055CF"/>
    <w:rsid w:val="0000652B"/>
    <w:rsid w:val="0000722B"/>
    <w:rsid w:val="00007E80"/>
    <w:rsid w:val="00011FA2"/>
    <w:rsid w:val="00011FE5"/>
    <w:rsid w:val="00013158"/>
    <w:rsid w:val="000175F0"/>
    <w:rsid w:val="00017C53"/>
    <w:rsid w:val="00020916"/>
    <w:rsid w:val="0002181D"/>
    <w:rsid w:val="00021D87"/>
    <w:rsid w:val="0002270D"/>
    <w:rsid w:val="00022AF6"/>
    <w:rsid w:val="00024833"/>
    <w:rsid w:val="00024EB5"/>
    <w:rsid w:val="00030D69"/>
    <w:rsid w:val="00032190"/>
    <w:rsid w:val="00033B9E"/>
    <w:rsid w:val="00035195"/>
    <w:rsid w:val="00035DCF"/>
    <w:rsid w:val="0003664E"/>
    <w:rsid w:val="00036925"/>
    <w:rsid w:val="0003712C"/>
    <w:rsid w:val="0004117D"/>
    <w:rsid w:val="00042575"/>
    <w:rsid w:val="00043FCC"/>
    <w:rsid w:val="00044DA8"/>
    <w:rsid w:val="00046D1F"/>
    <w:rsid w:val="00050213"/>
    <w:rsid w:val="000503A2"/>
    <w:rsid w:val="00051331"/>
    <w:rsid w:val="00052B35"/>
    <w:rsid w:val="00053D24"/>
    <w:rsid w:val="00054887"/>
    <w:rsid w:val="000556BA"/>
    <w:rsid w:val="00060CA7"/>
    <w:rsid w:val="00060CEC"/>
    <w:rsid w:val="00060D18"/>
    <w:rsid w:val="00061EC4"/>
    <w:rsid w:val="0006397B"/>
    <w:rsid w:val="00064742"/>
    <w:rsid w:val="00065777"/>
    <w:rsid w:val="00067311"/>
    <w:rsid w:val="000673C4"/>
    <w:rsid w:val="00067805"/>
    <w:rsid w:val="000723F2"/>
    <w:rsid w:val="00073093"/>
    <w:rsid w:val="00074A45"/>
    <w:rsid w:val="0008002A"/>
    <w:rsid w:val="00080AC0"/>
    <w:rsid w:val="00081CCB"/>
    <w:rsid w:val="00086C49"/>
    <w:rsid w:val="0008702C"/>
    <w:rsid w:val="00087680"/>
    <w:rsid w:val="00091613"/>
    <w:rsid w:val="00095493"/>
    <w:rsid w:val="00096D44"/>
    <w:rsid w:val="0009718B"/>
    <w:rsid w:val="000A2F97"/>
    <w:rsid w:val="000A34C4"/>
    <w:rsid w:val="000A3933"/>
    <w:rsid w:val="000A402B"/>
    <w:rsid w:val="000A4126"/>
    <w:rsid w:val="000A4897"/>
    <w:rsid w:val="000A624C"/>
    <w:rsid w:val="000A6304"/>
    <w:rsid w:val="000A648F"/>
    <w:rsid w:val="000A6502"/>
    <w:rsid w:val="000A7EB0"/>
    <w:rsid w:val="000B1263"/>
    <w:rsid w:val="000B1A2B"/>
    <w:rsid w:val="000B364B"/>
    <w:rsid w:val="000B41A6"/>
    <w:rsid w:val="000C2566"/>
    <w:rsid w:val="000C287F"/>
    <w:rsid w:val="000C503C"/>
    <w:rsid w:val="000C5D03"/>
    <w:rsid w:val="000D0930"/>
    <w:rsid w:val="000D277E"/>
    <w:rsid w:val="000D28BB"/>
    <w:rsid w:val="000D37B5"/>
    <w:rsid w:val="000D460B"/>
    <w:rsid w:val="000D5357"/>
    <w:rsid w:val="000D594B"/>
    <w:rsid w:val="000D5F10"/>
    <w:rsid w:val="000E0630"/>
    <w:rsid w:val="000E0711"/>
    <w:rsid w:val="000E2176"/>
    <w:rsid w:val="000E3F7D"/>
    <w:rsid w:val="000E43E1"/>
    <w:rsid w:val="000E5481"/>
    <w:rsid w:val="000E592F"/>
    <w:rsid w:val="000E6878"/>
    <w:rsid w:val="000E6C7D"/>
    <w:rsid w:val="000F1026"/>
    <w:rsid w:val="000F1F14"/>
    <w:rsid w:val="000F21D4"/>
    <w:rsid w:val="000F6290"/>
    <w:rsid w:val="000F64DB"/>
    <w:rsid w:val="000F7E09"/>
    <w:rsid w:val="00100B30"/>
    <w:rsid w:val="00100CE5"/>
    <w:rsid w:val="00102F0F"/>
    <w:rsid w:val="00103F6D"/>
    <w:rsid w:val="001057D8"/>
    <w:rsid w:val="00105AF3"/>
    <w:rsid w:val="00105B25"/>
    <w:rsid w:val="00106752"/>
    <w:rsid w:val="0011044E"/>
    <w:rsid w:val="00112DF3"/>
    <w:rsid w:val="001138E8"/>
    <w:rsid w:val="00114C03"/>
    <w:rsid w:val="00114F66"/>
    <w:rsid w:val="00120902"/>
    <w:rsid w:val="00121D49"/>
    <w:rsid w:val="00121FBA"/>
    <w:rsid w:val="001236AF"/>
    <w:rsid w:val="001236F4"/>
    <w:rsid w:val="00124A87"/>
    <w:rsid w:val="00125DC4"/>
    <w:rsid w:val="00126721"/>
    <w:rsid w:val="00131637"/>
    <w:rsid w:val="001325E3"/>
    <w:rsid w:val="00132BBC"/>
    <w:rsid w:val="0013305C"/>
    <w:rsid w:val="00133735"/>
    <w:rsid w:val="001351A6"/>
    <w:rsid w:val="001354FA"/>
    <w:rsid w:val="00136B0E"/>
    <w:rsid w:val="00137AF0"/>
    <w:rsid w:val="001403D5"/>
    <w:rsid w:val="00141894"/>
    <w:rsid w:val="00142CEB"/>
    <w:rsid w:val="0014520C"/>
    <w:rsid w:val="0015079E"/>
    <w:rsid w:val="0015118C"/>
    <w:rsid w:val="0015151B"/>
    <w:rsid w:val="00151BA9"/>
    <w:rsid w:val="00152192"/>
    <w:rsid w:val="001539FF"/>
    <w:rsid w:val="00155563"/>
    <w:rsid w:val="00156968"/>
    <w:rsid w:val="00156E0D"/>
    <w:rsid w:val="001605CF"/>
    <w:rsid w:val="00160CF7"/>
    <w:rsid w:val="00161061"/>
    <w:rsid w:val="00161200"/>
    <w:rsid w:val="0016162D"/>
    <w:rsid w:val="00161898"/>
    <w:rsid w:val="0016297F"/>
    <w:rsid w:val="00163296"/>
    <w:rsid w:val="00165E42"/>
    <w:rsid w:val="001662D8"/>
    <w:rsid w:val="001717E5"/>
    <w:rsid w:val="00172136"/>
    <w:rsid w:val="00172231"/>
    <w:rsid w:val="00172550"/>
    <w:rsid w:val="00173108"/>
    <w:rsid w:val="001737CA"/>
    <w:rsid w:val="0017384C"/>
    <w:rsid w:val="00173946"/>
    <w:rsid w:val="0017456C"/>
    <w:rsid w:val="00174B83"/>
    <w:rsid w:val="00177AF2"/>
    <w:rsid w:val="0018131B"/>
    <w:rsid w:val="0018215D"/>
    <w:rsid w:val="00185385"/>
    <w:rsid w:val="0018551F"/>
    <w:rsid w:val="00186325"/>
    <w:rsid w:val="0018633D"/>
    <w:rsid w:val="00186FD7"/>
    <w:rsid w:val="001871B9"/>
    <w:rsid w:val="00187FD6"/>
    <w:rsid w:val="0019024A"/>
    <w:rsid w:val="00191866"/>
    <w:rsid w:val="001977F1"/>
    <w:rsid w:val="001A1B8E"/>
    <w:rsid w:val="001A2083"/>
    <w:rsid w:val="001A21D3"/>
    <w:rsid w:val="001A567D"/>
    <w:rsid w:val="001A5A30"/>
    <w:rsid w:val="001A66AC"/>
    <w:rsid w:val="001B02E1"/>
    <w:rsid w:val="001B11C1"/>
    <w:rsid w:val="001B1837"/>
    <w:rsid w:val="001B2AFB"/>
    <w:rsid w:val="001B3771"/>
    <w:rsid w:val="001B4C30"/>
    <w:rsid w:val="001B5242"/>
    <w:rsid w:val="001B5635"/>
    <w:rsid w:val="001B6297"/>
    <w:rsid w:val="001B6D0D"/>
    <w:rsid w:val="001B7700"/>
    <w:rsid w:val="001C096A"/>
    <w:rsid w:val="001C1722"/>
    <w:rsid w:val="001C2309"/>
    <w:rsid w:val="001C2C60"/>
    <w:rsid w:val="001C31EB"/>
    <w:rsid w:val="001C35D2"/>
    <w:rsid w:val="001C3B7F"/>
    <w:rsid w:val="001C3E0F"/>
    <w:rsid w:val="001C4818"/>
    <w:rsid w:val="001C4C77"/>
    <w:rsid w:val="001C566F"/>
    <w:rsid w:val="001C5C2A"/>
    <w:rsid w:val="001C5CD5"/>
    <w:rsid w:val="001D1AC7"/>
    <w:rsid w:val="001D34D5"/>
    <w:rsid w:val="001D3BFE"/>
    <w:rsid w:val="001D3CAF"/>
    <w:rsid w:val="001D4181"/>
    <w:rsid w:val="001D41AD"/>
    <w:rsid w:val="001D5769"/>
    <w:rsid w:val="001D57E4"/>
    <w:rsid w:val="001D5B62"/>
    <w:rsid w:val="001D6ED9"/>
    <w:rsid w:val="001E1169"/>
    <w:rsid w:val="001E1AA1"/>
    <w:rsid w:val="001E4502"/>
    <w:rsid w:val="001E4934"/>
    <w:rsid w:val="001E5EF9"/>
    <w:rsid w:val="001E620D"/>
    <w:rsid w:val="001F0391"/>
    <w:rsid w:val="001F0F3E"/>
    <w:rsid w:val="001F13D8"/>
    <w:rsid w:val="001F20AF"/>
    <w:rsid w:val="001F381E"/>
    <w:rsid w:val="001F6205"/>
    <w:rsid w:val="001F711D"/>
    <w:rsid w:val="001F763F"/>
    <w:rsid w:val="001F7CD0"/>
    <w:rsid w:val="00200E60"/>
    <w:rsid w:val="00202888"/>
    <w:rsid w:val="00203045"/>
    <w:rsid w:val="002033BC"/>
    <w:rsid w:val="002033FF"/>
    <w:rsid w:val="002041F0"/>
    <w:rsid w:val="002049F1"/>
    <w:rsid w:val="002069CC"/>
    <w:rsid w:val="00207544"/>
    <w:rsid w:val="00213536"/>
    <w:rsid w:val="002136DF"/>
    <w:rsid w:val="00213E46"/>
    <w:rsid w:val="002150D1"/>
    <w:rsid w:val="002160B9"/>
    <w:rsid w:val="00216186"/>
    <w:rsid w:val="00216F0C"/>
    <w:rsid w:val="002171C7"/>
    <w:rsid w:val="0022060E"/>
    <w:rsid w:val="00220AB8"/>
    <w:rsid w:val="00220CE5"/>
    <w:rsid w:val="002220B9"/>
    <w:rsid w:val="0022267D"/>
    <w:rsid w:val="00222C53"/>
    <w:rsid w:val="00223D08"/>
    <w:rsid w:val="00224FB2"/>
    <w:rsid w:val="00225502"/>
    <w:rsid w:val="00226378"/>
    <w:rsid w:val="00227952"/>
    <w:rsid w:val="00232733"/>
    <w:rsid w:val="002327B5"/>
    <w:rsid w:val="00234ABC"/>
    <w:rsid w:val="0023567B"/>
    <w:rsid w:val="00240018"/>
    <w:rsid w:val="002400CD"/>
    <w:rsid w:val="0024043F"/>
    <w:rsid w:val="00240E62"/>
    <w:rsid w:val="00242A5F"/>
    <w:rsid w:val="00242EA0"/>
    <w:rsid w:val="00244707"/>
    <w:rsid w:val="00244B6F"/>
    <w:rsid w:val="0024548E"/>
    <w:rsid w:val="00245A7B"/>
    <w:rsid w:val="002461CC"/>
    <w:rsid w:val="0024728D"/>
    <w:rsid w:val="00247C50"/>
    <w:rsid w:val="002514A2"/>
    <w:rsid w:val="00253786"/>
    <w:rsid w:val="00254B05"/>
    <w:rsid w:val="002555F0"/>
    <w:rsid w:val="00255DCD"/>
    <w:rsid w:val="00257245"/>
    <w:rsid w:val="0025790D"/>
    <w:rsid w:val="00260CC1"/>
    <w:rsid w:val="00260F8A"/>
    <w:rsid w:val="0026127D"/>
    <w:rsid w:val="00262070"/>
    <w:rsid w:val="0026308D"/>
    <w:rsid w:val="002636AE"/>
    <w:rsid w:val="00263F3D"/>
    <w:rsid w:val="00266ACE"/>
    <w:rsid w:val="002719D7"/>
    <w:rsid w:val="00271E5F"/>
    <w:rsid w:val="00272419"/>
    <w:rsid w:val="002725A5"/>
    <w:rsid w:val="00272B84"/>
    <w:rsid w:val="00272DCC"/>
    <w:rsid w:val="0027315A"/>
    <w:rsid w:val="002736FF"/>
    <w:rsid w:val="002757D6"/>
    <w:rsid w:val="00280C29"/>
    <w:rsid w:val="00281F5D"/>
    <w:rsid w:val="002822F5"/>
    <w:rsid w:val="00282A8E"/>
    <w:rsid w:val="00282F84"/>
    <w:rsid w:val="002840DE"/>
    <w:rsid w:val="002848E7"/>
    <w:rsid w:val="00286651"/>
    <w:rsid w:val="00291156"/>
    <w:rsid w:val="002913BB"/>
    <w:rsid w:val="00291F81"/>
    <w:rsid w:val="00293B97"/>
    <w:rsid w:val="002943DD"/>
    <w:rsid w:val="00294B0C"/>
    <w:rsid w:val="002950AD"/>
    <w:rsid w:val="002952A4"/>
    <w:rsid w:val="00295AC8"/>
    <w:rsid w:val="002A2568"/>
    <w:rsid w:val="002A2A66"/>
    <w:rsid w:val="002A36B4"/>
    <w:rsid w:val="002A5632"/>
    <w:rsid w:val="002A63F4"/>
    <w:rsid w:val="002A67A0"/>
    <w:rsid w:val="002A6A42"/>
    <w:rsid w:val="002A7BAF"/>
    <w:rsid w:val="002B11E6"/>
    <w:rsid w:val="002B14B5"/>
    <w:rsid w:val="002B195A"/>
    <w:rsid w:val="002B34B0"/>
    <w:rsid w:val="002B3EEF"/>
    <w:rsid w:val="002B4C93"/>
    <w:rsid w:val="002B5995"/>
    <w:rsid w:val="002B63B2"/>
    <w:rsid w:val="002B7799"/>
    <w:rsid w:val="002C0101"/>
    <w:rsid w:val="002C1D6F"/>
    <w:rsid w:val="002C1F6F"/>
    <w:rsid w:val="002C25CC"/>
    <w:rsid w:val="002C2C4F"/>
    <w:rsid w:val="002C33A7"/>
    <w:rsid w:val="002C3C7C"/>
    <w:rsid w:val="002C5950"/>
    <w:rsid w:val="002C5FCB"/>
    <w:rsid w:val="002C6462"/>
    <w:rsid w:val="002D1460"/>
    <w:rsid w:val="002D191C"/>
    <w:rsid w:val="002D1DCF"/>
    <w:rsid w:val="002D307D"/>
    <w:rsid w:val="002D3105"/>
    <w:rsid w:val="002D31CC"/>
    <w:rsid w:val="002D3739"/>
    <w:rsid w:val="002D479F"/>
    <w:rsid w:val="002D4FF1"/>
    <w:rsid w:val="002D538F"/>
    <w:rsid w:val="002D54A1"/>
    <w:rsid w:val="002D5DE1"/>
    <w:rsid w:val="002D6209"/>
    <w:rsid w:val="002D6AC2"/>
    <w:rsid w:val="002D78B5"/>
    <w:rsid w:val="002D7E5C"/>
    <w:rsid w:val="002D7EE1"/>
    <w:rsid w:val="002E0756"/>
    <w:rsid w:val="002E1146"/>
    <w:rsid w:val="002E1271"/>
    <w:rsid w:val="002E300E"/>
    <w:rsid w:val="002E3FBB"/>
    <w:rsid w:val="002E603D"/>
    <w:rsid w:val="002E6AC0"/>
    <w:rsid w:val="002E70E3"/>
    <w:rsid w:val="002E7671"/>
    <w:rsid w:val="002E783C"/>
    <w:rsid w:val="002F13FD"/>
    <w:rsid w:val="002F1DF3"/>
    <w:rsid w:val="002F22C7"/>
    <w:rsid w:val="002F606E"/>
    <w:rsid w:val="002F670F"/>
    <w:rsid w:val="002F7F52"/>
    <w:rsid w:val="00300000"/>
    <w:rsid w:val="00300015"/>
    <w:rsid w:val="003008D4"/>
    <w:rsid w:val="00300B4C"/>
    <w:rsid w:val="00301A61"/>
    <w:rsid w:val="0030249C"/>
    <w:rsid w:val="00303616"/>
    <w:rsid w:val="00303D11"/>
    <w:rsid w:val="003043FF"/>
    <w:rsid w:val="00305706"/>
    <w:rsid w:val="0030697F"/>
    <w:rsid w:val="00306AB9"/>
    <w:rsid w:val="00306BB5"/>
    <w:rsid w:val="003070AF"/>
    <w:rsid w:val="00307104"/>
    <w:rsid w:val="003078E4"/>
    <w:rsid w:val="00310243"/>
    <w:rsid w:val="0031089A"/>
    <w:rsid w:val="00310C57"/>
    <w:rsid w:val="00312BC2"/>
    <w:rsid w:val="00313248"/>
    <w:rsid w:val="0031471C"/>
    <w:rsid w:val="00322E30"/>
    <w:rsid w:val="0032395E"/>
    <w:rsid w:val="003240B2"/>
    <w:rsid w:val="00324C1E"/>
    <w:rsid w:val="003250BB"/>
    <w:rsid w:val="00325B75"/>
    <w:rsid w:val="00325FAF"/>
    <w:rsid w:val="00326443"/>
    <w:rsid w:val="00332AE4"/>
    <w:rsid w:val="00334747"/>
    <w:rsid w:val="00334912"/>
    <w:rsid w:val="00335BD4"/>
    <w:rsid w:val="00337D2D"/>
    <w:rsid w:val="003425A2"/>
    <w:rsid w:val="003426E0"/>
    <w:rsid w:val="00342F45"/>
    <w:rsid w:val="003511AB"/>
    <w:rsid w:val="00351524"/>
    <w:rsid w:val="00352B28"/>
    <w:rsid w:val="0035460D"/>
    <w:rsid w:val="00355ECF"/>
    <w:rsid w:val="0035602C"/>
    <w:rsid w:val="00360B1B"/>
    <w:rsid w:val="003615F9"/>
    <w:rsid w:val="003621F9"/>
    <w:rsid w:val="00362B12"/>
    <w:rsid w:val="00362C05"/>
    <w:rsid w:val="00363169"/>
    <w:rsid w:val="003639D3"/>
    <w:rsid w:val="00363B44"/>
    <w:rsid w:val="0036482C"/>
    <w:rsid w:val="00365021"/>
    <w:rsid w:val="00367A89"/>
    <w:rsid w:val="00367CC4"/>
    <w:rsid w:val="00367F93"/>
    <w:rsid w:val="003706C4"/>
    <w:rsid w:val="0037190E"/>
    <w:rsid w:val="00371A47"/>
    <w:rsid w:val="003720FC"/>
    <w:rsid w:val="00373BCD"/>
    <w:rsid w:val="003748C4"/>
    <w:rsid w:val="003773AD"/>
    <w:rsid w:val="00380BC8"/>
    <w:rsid w:val="00380FE9"/>
    <w:rsid w:val="00382D3A"/>
    <w:rsid w:val="003834B6"/>
    <w:rsid w:val="00384009"/>
    <w:rsid w:val="003857A8"/>
    <w:rsid w:val="00387280"/>
    <w:rsid w:val="0039083D"/>
    <w:rsid w:val="003945B0"/>
    <w:rsid w:val="003950FE"/>
    <w:rsid w:val="003967C2"/>
    <w:rsid w:val="003A05E1"/>
    <w:rsid w:val="003A1D45"/>
    <w:rsid w:val="003A3A1C"/>
    <w:rsid w:val="003A3C10"/>
    <w:rsid w:val="003A3CDB"/>
    <w:rsid w:val="003A76B0"/>
    <w:rsid w:val="003A76B4"/>
    <w:rsid w:val="003B08F3"/>
    <w:rsid w:val="003B0C62"/>
    <w:rsid w:val="003B11A2"/>
    <w:rsid w:val="003B2908"/>
    <w:rsid w:val="003B2D16"/>
    <w:rsid w:val="003B3A17"/>
    <w:rsid w:val="003B45CD"/>
    <w:rsid w:val="003B497D"/>
    <w:rsid w:val="003B4BFD"/>
    <w:rsid w:val="003B4C7E"/>
    <w:rsid w:val="003B51FD"/>
    <w:rsid w:val="003B7F2F"/>
    <w:rsid w:val="003C030B"/>
    <w:rsid w:val="003C04EE"/>
    <w:rsid w:val="003C050C"/>
    <w:rsid w:val="003C0E06"/>
    <w:rsid w:val="003C1C69"/>
    <w:rsid w:val="003C2B2B"/>
    <w:rsid w:val="003C3001"/>
    <w:rsid w:val="003C347A"/>
    <w:rsid w:val="003C3652"/>
    <w:rsid w:val="003C5F23"/>
    <w:rsid w:val="003C7C8F"/>
    <w:rsid w:val="003C7D9C"/>
    <w:rsid w:val="003D04A1"/>
    <w:rsid w:val="003D1801"/>
    <w:rsid w:val="003D1EF4"/>
    <w:rsid w:val="003D2131"/>
    <w:rsid w:val="003D2BD8"/>
    <w:rsid w:val="003D3BAE"/>
    <w:rsid w:val="003D4BFB"/>
    <w:rsid w:val="003D5418"/>
    <w:rsid w:val="003D65B0"/>
    <w:rsid w:val="003D67A0"/>
    <w:rsid w:val="003D7859"/>
    <w:rsid w:val="003D7ECC"/>
    <w:rsid w:val="003E0A33"/>
    <w:rsid w:val="003E0DDF"/>
    <w:rsid w:val="003E16BD"/>
    <w:rsid w:val="003E2E4A"/>
    <w:rsid w:val="003E4B7F"/>
    <w:rsid w:val="003E5CBF"/>
    <w:rsid w:val="003E5D3E"/>
    <w:rsid w:val="003E699A"/>
    <w:rsid w:val="003F054C"/>
    <w:rsid w:val="003F06A4"/>
    <w:rsid w:val="003F0F84"/>
    <w:rsid w:val="003F4360"/>
    <w:rsid w:val="003F4F31"/>
    <w:rsid w:val="003F731D"/>
    <w:rsid w:val="004009C4"/>
    <w:rsid w:val="00402C39"/>
    <w:rsid w:val="00402E0A"/>
    <w:rsid w:val="0040375C"/>
    <w:rsid w:val="00403E06"/>
    <w:rsid w:val="00404AC5"/>
    <w:rsid w:val="004054C1"/>
    <w:rsid w:val="00405A04"/>
    <w:rsid w:val="00405FFF"/>
    <w:rsid w:val="00407E8F"/>
    <w:rsid w:val="00410065"/>
    <w:rsid w:val="00410108"/>
    <w:rsid w:val="00412E93"/>
    <w:rsid w:val="004141D0"/>
    <w:rsid w:val="004146B4"/>
    <w:rsid w:val="00415503"/>
    <w:rsid w:val="00416567"/>
    <w:rsid w:val="0042754E"/>
    <w:rsid w:val="00427B03"/>
    <w:rsid w:val="00432316"/>
    <w:rsid w:val="00433705"/>
    <w:rsid w:val="004362C0"/>
    <w:rsid w:val="00436B1D"/>
    <w:rsid w:val="00437A57"/>
    <w:rsid w:val="00440A2A"/>
    <w:rsid w:val="00441615"/>
    <w:rsid w:val="00443591"/>
    <w:rsid w:val="0044486A"/>
    <w:rsid w:val="004455A1"/>
    <w:rsid w:val="0044667A"/>
    <w:rsid w:val="00446A1E"/>
    <w:rsid w:val="00446A45"/>
    <w:rsid w:val="004472A7"/>
    <w:rsid w:val="004473A5"/>
    <w:rsid w:val="0045141A"/>
    <w:rsid w:val="004514C7"/>
    <w:rsid w:val="00451F4F"/>
    <w:rsid w:val="00453211"/>
    <w:rsid w:val="00456B32"/>
    <w:rsid w:val="004617DF"/>
    <w:rsid w:val="00461F16"/>
    <w:rsid w:val="00463413"/>
    <w:rsid w:val="00463D2A"/>
    <w:rsid w:val="004647DB"/>
    <w:rsid w:val="00464C9E"/>
    <w:rsid w:val="004658F5"/>
    <w:rsid w:val="00465E03"/>
    <w:rsid w:val="00466E7D"/>
    <w:rsid w:val="00467A27"/>
    <w:rsid w:val="00470977"/>
    <w:rsid w:val="00470E36"/>
    <w:rsid w:val="00472F50"/>
    <w:rsid w:val="00475FDE"/>
    <w:rsid w:val="004766B7"/>
    <w:rsid w:val="00481DA9"/>
    <w:rsid w:val="0048214F"/>
    <w:rsid w:val="004836A2"/>
    <w:rsid w:val="004853E9"/>
    <w:rsid w:val="00486550"/>
    <w:rsid w:val="00486E9F"/>
    <w:rsid w:val="00486F43"/>
    <w:rsid w:val="0049008B"/>
    <w:rsid w:val="0049041D"/>
    <w:rsid w:val="0049237F"/>
    <w:rsid w:val="00492A5A"/>
    <w:rsid w:val="00492E95"/>
    <w:rsid w:val="00495C42"/>
    <w:rsid w:val="00495E66"/>
    <w:rsid w:val="004976B8"/>
    <w:rsid w:val="004A1176"/>
    <w:rsid w:val="004A18BF"/>
    <w:rsid w:val="004A1DAF"/>
    <w:rsid w:val="004A2CF9"/>
    <w:rsid w:val="004A3C32"/>
    <w:rsid w:val="004A450D"/>
    <w:rsid w:val="004A52F7"/>
    <w:rsid w:val="004A7301"/>
    <w:rsid w:val="004A74CD"/>
    <w:rsid w:val="004B181A"/>
    <w:rsid w:val="004B2C9E"/>
    <w:rsid w:val="004B2DD6"/>
    <w:rsid w:val="004B3B7A"/>
    <w:rsid w:val="004B57BB"/>
    <w:rsid w:val="004B61F8"/>
    <w:rsid w:val="004C124C"/>
    <w:rsid w:val="004C1DDF"/>
    <w:rsid w:val="004C22D6"/>
    <w:rsid w:val="004C35E0"/>
    <w:rsid w:val="004C400F"/>
    <w:rsid w:val="004C67EC"/>
    <w:rsid w:val="004C6898"/>
    <w:rsid w:val="004D026D"/>
    <w:rsid w:val="004D036A"/>
    <w:rsid w:val="004D049C"/>
    <w:rsid w:val="004D088E"/>
    <w:rsid w:val="004D0B10"/>
    <w:rsid w:val="004D0D81"/>
    <w:rsid w:val="004D1877"/>
    <w:rsid w:val="004D1EEA"/>
    <w:rsid w:val="004D23B3"/>
    <w:rsid w:val="004D42A5"/>
    <w:rsid w:val="004D5410"/>
    <w:rsid w:val="004D6095"/>
    <w:rsid w:val="004E0B56"/>
    <w:rsid w:val="004E103B"/>
    <w:rsid w:val="004E3465"/>
    <w:rsid w:val="004E38AD"/>
    <w:rsid w:val="004E40D0"/>
    <w:rsid w:val="004E55B8"/>
    <w:rsid w:val="004E576E"/>
    <w:rsid w:val="004E588A"/>
    <w:rsid w:val="004E69F4"/>
    <w:rsid w:val="004E71AC"/>
    <w:rsid w:val="004F016C"/>
    <w:rsid w:val="004F0814"/>
    <w:rsid w:val="004F1571"/>
    <w:rsid w:val="004F2BFE"/>
    <w:rsid w:val="004F2DDD"/>
    <w:rsid w:val="004F4392"/>
    <w:rsid w:val="004F4BC3"/>
    <w:rsid w:val="004F5401"/>
    <w:rsid w:val="004F59C6"/>
    <w:rsid w:val="004F5A4C"/>
    <w:rsid w:val="004F5EF2"/>
    <w:rsid w:val="004F690B"/>
    <w:rsid w:val="004F737C"/>
    <w:rsid w:val="00500690"/>
    <w:rsid w:val="005008D3"/>
    <w:rsid w:val="0050207D"/>
    <w:rsid w:val="00503B02"/>
    <w:rsid w:val="00504E8E"/>
    <w:rsid w:val="00505649"/>
    <w:rsid w:val="005056DB"/>
    <w:rsid w:val="005079C2"/>
    <w:rsid w:val="00510277"/>
    <w:rsid w:val="00510AD8"/>
    <w:rsid w:val="00516799"/>
    <w:rsid w:val="00516C4A"/>
    <w:rsid w:val="0051798C"/>
    <w:rsid w:val="00521A96"/>
    <w:rsid w:val="005229F2"/>
    <w:rsid w:val="005233F1"/>
    <w:rsid w:val="00524C37"/>
    <w:rsid w:val="00524F4C"/>
    <w:rsid w:val="00525979"/>
    <w:rsid w:val="00527935"/>
    <w:rsid w:val="00527C5F"/>
    <w:rsid w:val="005307CA"/>
    <w:rsid w:val="00530CDA"/>
    <w:rsid w:val="00530FED"/>
    <w:rsid w:val="00531EAF"/>
    <w:rsid w:val="00531F69"/>
    <w:rsid w:val="005333EF"/>
    <w:rsid w:val="005348FD"/>
    <w:rsid w:val="00534EE1"/>
    <w:rsid w:val="0053582B"/>
    <w:rsid w:val="00536C53"/>
    <w:rsid w:val="0054014E"/>
    <w:rsid w:val="00541B94"/>
    <w:rsid w:val="0054253F"/>
    <w:rsid w:val="00542B47"/>
    <w:rsid w:val="00542DD2"/>
    <w:rsid w:val="00543855"/>
    <w:rsid w:val="00543AA0"/>
    <w:rsid w:val="00544065"/>
    <w:rsid w:val="005445A3"/>
    <w:rsid w:val="00544F46"/>
    <w:rsid w:val="0054500F"/>
    <w:rsid w:val="00547176"/>
    <w:rsid w:val="00547830"/>
    <w:rsid w:val="005524C3"/>
    <w:rsid w:val="0055414A"/>
    <w:rsid w:val="00556537"/>
    <w:rsid w:val="0056136D"/>
    <w:rsid w:val="005614F7"/>
    <w:rsid w:val="00561B0E"/>
    <w:rsid w:val="00561C99"/>
    <w:rsid w:val="00561CF7"/>
    <w:rsid w:val="00561E13"/>
    <w:rsid w:val="0056206B"/>
    <w:rsid w:val="005623B9"/>
    <w:rsid w:val="005625CC"/>
    <w:rsid w:val="00563248"/>
    <w:rsid w:val="00566181"/>
    <w:rsid w:val="00566D5A"/>
    <w:rsid w:val="005671A8"/>
    <w:rsid w:val="00570403"/>
    <w:rsid w:val="0057085D"/>
    <w:rsid w:val="0057132A"/>
    <w:rsid w:val="005729D4"/>
    <w:rsid w:val="00573ADC"/>
    <w:rsid w:val="005753EA"/>
    <w:rsid w:val="00575B52"/>
    <w:rsid w:val="00575CC2"/>
    <w:rsid w:val="00576DC1"/>
    <w:rsid w:val="00577233"/>
    <w:rsid w:val="005778DE"/>
    <w:rsid w:val="00577E83"/>
    <w:rsid w:val="005813ED"/>
    <w:rsid w:val="00582019"/>
    <w:rsid w:val="00583090"/>
    <w:rsid w:val="00583117"/>
    <w:rsid w:val="0058316E"/>
    <w:rsid w:val="0058448F"/>
    <w:rsid w:val="0058544B"/>
    <w:rsid w:val="0058641F"/>
    <w:rsid w:val="00587819"/>
    <w:rsid w:val="00587A7D"/>
    <w:rsid w:val="005912B4"/>
    <w:rsid w:val="005927AE"/>
    <w:rsid w:val="00592887"/>
    <w:rsid w:val="005929ED"/>
    <w:rsid w:val="00593DC4"/>
    <w:rsid w:val="00594584"/>
    <w:rsid w:val="005945AD"/>
    <w:rsid w:val="00594848"/>
    <w:rsid w:val="00596185"/>
    <w:rsid w:val="0059621B"/>
    <w:rsid w:val="005A0E6B"/>
    <w:rsid w:val="005A1317"/>
    <w:rsid w:val="005A3643"/>
    <w:rsid w:val="005A386B"/>
    <w:rsid w:val="005A3904"/>
    <w:rsid w:val="005A3D8F"/>
    <w:rsid w:val="005A43D3"/>
    <w:rsid w:val="005A58D7"/>
    <w:rsid w:val="005A7B8A"/>
    <w:rsid w:val="005B0AE2"/>
    <w:rsid w:val="005B2360"/>
    <w:rsid w:val="005B45DF"/>
    <w:rsid w:val="005B59BD"/>
    <w:rsid w:val="005B6506"/>
    <w:rsid w:val="005B6D3B"/>
    <w:rsid w:val="005C046E"/>
    <w:rsid w:val="005C206A"/>
    <w:rsid w:val="005C26FE"/>
    <w:rsid w:val="005C34A5"/>
    <w:rsid w:val="005C4717"/>
    <w:rsid w:val="005C4F94"/>
    <w:rsid w:val="005C5F9E"/>
    <w:rsid w:val="005C62A9"/>
    <w:rsid w:val="005C767E"/>
    <w:rsid w:val="005D04E2"/>
    <w:rsid w:val="005D1C9E"/>
    <w:rsid w:val="005D3CAC"/>
    <w:rsid w:val="005D4C42"/>
    <w:rsid w:val="005D68B9"/>
    <w:rsid w:val="005D7373"/>
    <w:rsid w:val="005D7622"/>
    <w:rsid w:val="005E01A8"/>
    <w:rsid w:val="005E0292"/>
    <w:rsid w:val="005E02A1"/>
    <w:rsid w:val="005E0433"/>
    <w:rsid w:val="005E1BAA"/>
    <w:rsid w:val="005E324A"/>
    <w:rsid w:val="005E33AB"/>
    <w:rsid w:val="005E6413"/>
    <w:rsid w:val="005E7540"/>
    <w:rsid w:val="005E7579"/>
    <w:rsid w:val="005E77C5"/>
    <w:rsid w:val="005F0B42"/>
    <w:rsid w:val="005F1C5B"/>
    <w:rsid w:val="005F221B"/>
    <w:rsid w:val="005F2900"/>
    <w:rsid w:val="005F2B73"/>
    <w:rsid w:val="005F3A50"/>
    <w:rsid w:val="005F3EB2"/>
    <w:rsid w:val="005F4D09"/>
    <w:rsid w:val="005F5B18"/>
    <w:rsid w:val="005F6B2F"/>
    <w:rsid w:val="005F71F5"/>
    <w:rsid w:val="005F751E"/>
    <w:rsid w:val="005F7F4A"/>
    <w:rsid w:val="00600AF9"/>
    <w:rsid w:val="006020DF"/>
    <w:rsid w:val="00605F98"/>
    <w:rsid w:val="006062CE"/>
    <w:rsid w:val="00606325"/>
    <w:rsid w:val="00606AD0"/>
    <w:rsid w:val="00607941"/>
    <w:rsid w:val="006109FC"/>
    <w:rsid w:val="00612350"/>
    <w:rsid w:val="00612C68"/>
    <w:rsid w:val="00613B1F"/>
    <w:rsid w:val="00613F72"/>
    <w:rsid w:val="00615209"/>
    <w:rsid w:val="00615E3C"/>
    <w:rsid w:val="006161F7"/>
    <w:rsid w:val="00616D52"/>
    <w:rsid w:val="00616ED2"/>
    <w:rsid w:val="00617031"/>
    <w:rsid w:val="00617B8F"/>
    <w:rsid w:val="00617FB3"/>
    <w:rsid w:val="00620341"/>
    <w:rsid w:val="00620F53"/>
    <w:rsid w:val="00620FF0"/>
    <w:rsid w:val="00621316"/>
    <w:rsid w:val="006214DC"/>
    <w:rsid w:val="00621661"/>
    <w:rsid w:val="00623591"/>
    <w:rsid w:val="00624066"/>
    <w:rsid w:val="00624203"/>
    <w:rsid w:val="006274F2"/>
    <w:rsid w:val="00627949"/>
    <w:rsid w:val="00627E17"/>
    <w:rsid w:val="00630133"/>
    <w:rsid w:val="0063066F"/>
    <w:rsid w:val="00631019"/>
    <w:rsid w:val="006322F4"/>
    <w:rsid w:val="006327B2"/>
    <w:rsid w:val="006351E4"/>
    <w:rsid w:val="00635618"/>
    <w:rsid w:val="00635A51"/>
    <w:rsid w:val="00637A7B"/>
    <w:rsid w:val="006401D4"/>
    <w:rsid w:val="006439EB"/>
    <w:rsid w:val="006444DB"/>
    <w:rsid w:val="006445D1"/>
    <w:rsid w:val="006469E3"/>
    <w:rsid w:val="00646EC1"/>
    <w:rsid w:val="00647EFD"/>
    <w:rsid w:val="00650BF1"/>
    <w:rsid w:val="00651E8C"/>
    <w:rsid w:val="006569FE"/>
    <w:rsid w:val="00656FD4"/>
    <w:rsid w:val="00662671"/>
    <w:rsid w:val="0066341F"/>
    <w:rsid w:val="00663D5F"/>
    <w:rsid w:val="00665936"/>
    <w:rsid w:val="00665F51"/>
    <w:rsid w:val="006664EC"/>
    <w:rsid w:val="00667DEB"/>
    <w:rsid w:val="00671809"/>
    <w:rsid w:val="006721CC"/>
    <w:rsid w:val="006726B8"/>
    <w:rsid w:val="00673CC0"/>
    <w:rsid w:val="00673D6B"/>
    <w:rsid w:val="00674BED"/>
    <w:rsid w:val="0067527E"/>
    <w:rsid w:val="00675412"/>
    <w:rsid w:val="006758E3"/>
    <w:rsid w:val="00676357"/>
    <w:rsid w:val="0067668A"/>
    <w:rsid w:val="006771C2"/>
    <w:rsid w:val="00677984"/>
    <w:rsid w:val="00680826"/>
    <w:rsid w:val="00681140"/>
    <w:rsid w:val="00681A65"/>
    <w:rsid w:val="00682D97"/>
    <w:rsid w:val="006842D7"/>
    <w:rsid w:val="006843DE"/>
    <w:rsid w:val="00684BEA"/>
    <w:rsid w:val="00684DF5"/>
    <w:rsid w:val="00685952"/>
    <w:rsid w:val="006864C0"/>
    <w:rsid w:val="00686B09"/>
    <w:rsid w:val="00686D56"/>
    <w:rsid w:val="0068794C"/>
    <w:rsid w:val="00687E84"/>
    <w:rsid w:val="00691D3B"/>
    <w:rsid w:val="00692757"/>
    <w:rsid w:val="00692926"/>
    <w:rsid w:val="00692DDE"/>
    <w:rsid w:val="0069785C"/>
    <w:rsid w:val="006A1158"/>
    <w:rsid w:val="006A2228"/>
    <w:rsid w:val="006A476D"/>
    <w:rsid w:val="006A4EC9"/>
    <w:rsid w:val="006A4EF9"/>
    <w:rsid w:val="006A5D24"/>
    <w:rsid w:val="006A6C41"/>
    <w:rsid w:val="006A741E"/>
    <w:rsid w:val="006B235C"/>
    <w:rsid w:val="006B313A"/>
    <w:rsid w:val="006B353B"/>
    <w:rsid w:val="006B4396"/>
    <w:rsid w:val="006B4CEA"/>
    <w:rsid w:val="006B5481"/>
    <w:rsid w:val="006B7AF2"/>
    <w:rsid w:val="006C0E2F"/>
    <w:rsid w:val="006C0F0F"/>
    <w:rsid w:val="006C1039"/>
    <w:rsid w:val="006C1D92"/>
    <w:rsid w:val="006C2264"/>
    <w:rsid w:val="006C270B"/>
    <w:rsid w:val="006C3CFA"/>
    <w:rsid w:val="006C4E60"/>
    <w:rsid w:val="006D15DD"/>
    <w:rsid w:val="006D37DB"/>
    <w:rsid w:val="006D3D8C"/>
    <w:rsid w:val="006D435E"/>
    <w:rsid w:val="006D450F"/>
    <w:rsid w:val="006D484A"/>
    <w:rsid w:val="006D51AD"/>
    <w:rsid w:val="006D5408"/>
    <w:rsid w:val="006D577B"/>
    <w:rsid w:val="006E0631"/>
    <w:rsid w:val="006E0DB6"/>
    <w:rsid w:val="006E166A"/>
    <w:rsid w:val="006E1A4A"/>
    <w:rsid w:val="006E27BA"/>
    <w:rsid w:val="006E3146"/>
    <w:rsid w:val="006E40EE"/>
    <w:rsid w:val="006E4379"/>
    <w:rsid w:val="006E65FE"/>
    <w:rsid w:val="006E749B"/>
    <w:rsid w:val="006F0A72"/>
    <w:rsid w:val="006F1675"/>
    <w:rsid w:val="006F1FA3"/>
    <w:rsid w:val="006F2B34"/>
    <w:rsid w:val="006F2D04"/>
    <w:rsid w:val="006F3326"/>
    <w:rsid w:val="006F339F"/>
    <w:rsid w:val="006F43DA"/>
    <w:rsid w:val="006F4EA0"/>
    <w:rsid w:val="00700F96"/>
    <w:rsid w:val="00701C0E"/>
    <w:rsid w:val="007020B1"/>
    <w:rsid w:val="00702DEE"/>
    <w:rsid w:val="007030C8"/>
    <w:rsid w:val="00703611"/>
    <w:rsid w:val="00703F34"/>
    <w:rsid w:val="0070416F"/>
    <w:rsid w:val="00705121"/>
    <w:rsid w:val="0070539A"/>
    <w:rsid w:val="00705AD1"/>
    <w:rsid w:val="00706ACD"/>
    <w:rsid w:val="007071CE"/>
    <w:rsid w:val="00710C93"/>
    <w:rsid w:val="007112C2"/>
    <w:rsid w:val="00711716"/>
    <w:rsid w:val="007118DF"/>
    <w:rsid w:val="0071253D"/>
    <w:rsid w:val="007126C1"/>
    <w:rsid w:val="00712B92"/>
    <w:rsid w:val="00712FB3"/>
    <w:rsid w:val="007137AD"/>
    <w:rsid w:val="007158E6"/>
    <w:rsid w:val="007162C8"/>
    <w:rsid w:val="007202D3"/>
    <w:rsid w:val="0072064A"/>
    <w:rsid w:val="00723534"/>
    <w:rsid w:val="00723BC2"/>
    <w:rsid w:val="00723D80"/>
    <w:rsid w:val="0072413B"/>
    <w:rsid w:val="007242F8"/>
    <w:rsid w:val="007312E6"/>
    <w:rsid w:val="00731B22"/>
    <w:rsid w:val="0073291B"/>
    <w:rsid w:val="00732E9C"/>
    <w:rsid w:val="00734064"/>
    <w:rsid w:val="007362C6"/>
    <w:rsid w:val="00740062"/>
    <w:rsid w:val="007408E2"/>
    <w:rsid w:val="007408F4"/>
    <w:rsid w:val="00740D77"/>
    <w:rsid w:val="00741B04"/>
    <w:rsid w:val="00741ED2"/>
    <w:rsid w:val="00742BE0"/>
    <w:rsid w:val="00743095"/>
    <w:rsid w:val="00744A5F"/>
    <w:rsid w:val="0074561E"/>
    <w:rsid w:val="007462A1"/>
    <w:rsid w:val="00747C0B"/>
    <w:rsid w:val="00750E3F"/>
    <w:rsid w:val="007510BC"/>
    <w:rsid w:val="00752739"/>
    <w:rsid w:val="00752AA6"/>
    <w:rsid w:val="00753075"/>
    <w:rsid w:val="00753DC8"/>
    <w:rsid w:val="00755B74"/>
    <w:rsid w:val="007571C0"/>
    <w:rsid w:val="00760979"/>
    <w:rsid w:val="007611E4"/>
    <w:rsid w:val="00762046"/>
    <w:rsid w:val="00763290"/>
    <w:rsid w:val="00764C86"/>
    <w:rsid w:val="0076530A"/>
    <w:rsid w:val="007671C1"/>
    <w:rsid w:val="007703E0"/>
    <w:rsid w:val="0077073D"/>
    <w:rsid w:val="00770909"/>
    <w:rsid w:val="00772090"/>
    <w:rsid w:val="00772BF3"/>
    <w:rsid w:val="00773349"/>
    <w:rsid w:val="00773528"/>
    <w:rsid w:val="007744AE"/>
    <w:rsid w:val="007751BD"/>
    <w:rsid w:val="007752A7"/>
    <w:rsid w:val="007772E7"/>
    <w:rsid w:val="0078136D"/>
    <w:rsid w:val="00781AD9"/>
    <w:rsid w:val="0078257A"/>
    <w:rsid w:val="00782697"/>
    <w:rsid w:val="007831FA"/>
    <w:rsid w:val="00783C68"/>
    <w:rsid w:val="00785419"/>
    <w:rsid w:val="00791A7E"/>
    <w:rsid w:val="0079291E"/>
    <w:rsid w:val="00792935"/>
    <w:rsid w:val="007943AC"/>
    <w:rsid w:val="0079700E"/>
    <w:rsid w:val="00797290"/>
    <w:rsid w:val="0079768E"/>
    <w:rsid w:val="007A0AB1"/>
    <w:rsid w:val="007A15E8"/>
    <w:rsid w:val="007A272B"/>
    <w:rsid w:val="007B0478"/>
    <w:rsid w:val="007B1374"/>
    <w:rsid w:val="007B1558"/>
    <w:rsid w:val="007B162F"/>
    <w:rsid w:val="007B31DB"/>
    <w:rsid w:val="007B326D"/>
    <w:rsid w:val="007B39FD"/>
    <w:rsid w:val="007B5586"/>
    <w:rsid w:val="007B57B0"/>
    <w:rsid w:val="007C2CBB"/>
    <w:rsid w:val="007C3943"/>
    <w:rsid w:val="007C751F"/>
    <w:rsid w:val="007D031B"/>
    <w:rsid w:val="007D0482"/>
    <w:rsid w:val="007D0517"/>
    <w:rsid w:val="007D0E47"/>
    <w:rsid w:val="007D2623"/>
    <w:rsid w:val="007D269E"/>
    <w:rsid w:val="007D2867"/>
    <w:rsid w:val="007D4961"/>
    <w:rsid w:val="007D4F7F"/>
    <w:rsid w:val="007E119C"/>
    <w:rsid w:val="007E1231"/>
    <w:rsid w:val="007E1B42"/>
    <w:rsid w:val="007E2B60"/>
    <w:rsid w:val="007E3D4D"/>
    <w:rsid w:val="007E5AF8"/>
    <w:rsid w:val="007E6A07"/>
    <w:rsid w:val="007F03D7"/>
    <w:rsid w:val="007F1A94"/>
    <w:rsid w:val="007F2E23"/>
    <w:rsid w:val="007F2F06"/>
    <w:rsid w:val="007F531A"/>
    <w:rsid w:val="00800892"/>
    <w:rsid w:val="008013D0"/>
    <w:rsid w:val="00802763"/>
    <w:rsid w:val="00802B6D"/>
    <w:rsid w:val="00803620"/>
    <w:rsid w:val="00805E64"/>
    <w:rsid w:val="00806853"/>
    <w:rsid w:val="00806E1D"/>
    <w:rsid w:val="0080747D"/>
    <w:rsid w:val="00807AEC"/>
    <w:rsid w:val="00807D64"/>
    <w:rsid w:val="0081098D"/>
    <w:rsid w:val="00811B3D"/>
    <w:rsid w:val="00813335"/>
    <w:rsid w:val="008144FA"/>
    <w:rsid w:val="00817A4B"/>
    <w:rsid w:val="00820FC7"/>
    <w:rsid w:val="008245BF"/>
    <w:rsid w:val="00824946"/>
    <w:rsid w:val="00824D40"/>
    <w:rsid w:val="00825829"/>
    <w:rsid w:val="00825C46"/>
    <w:rsid w:val="008269AF"/>
    <w:rsid w:val="008307C9"/>
    <w:rsid w:val="008315EC"/>
    <w:rsid w:val="00831C5E"/>
    <w:rsid w:val="0083331D"/>
    <w:rsid w:val="008336AA"/>
    <w:rsid w:val="00835528"/>
    <w:rsid w:val="00835FFD"/>
    <w:rsid w:val="008364ED"/>
    <w:rsid w:val="00836B71"/>
    <w:rsid w:val="008370C8"/>
    <w:rsid w:val="0083738D"/>
    <w:rsid w:val="00837976"/>
    <w:rsid w:val="00841369"/>
    <w:rsid w:val="00841713"/>
    <w:rsid w:val="00843446"/>
    <w:rsid w:val="00843F58"/>
    <w:rsid w:val="0084617E"/>
    <w:rsid w:val="00847BDA"/>
    <w:rsid w:val="008554F9"/>
    <w:rsid w:val="00856626"/>
    <w:rsid w:val="008608A2"/>
    <w:rsid w:val="00860E03"/>
    <w:rsid w:val="00862744"/>
    <w:rsid w:val="00862DD3"/>
    <w:rsid w:val="008632EE"/>
    <w:rsid w:val="00865177"/>
    <w:rsid w:val="00865C64"/>
    <w:rsid w:val="00870333"/>
    <w:rsid w:val="00870AC3"/>
    <w:rsid w:val="00870C7F"/>
    <w:rsid w:val="00870DCC"/>
    <w:rsid w:val="00871E12"/>
    <w:rsid w:val="00872AE8"/>
    <w:rsid w:val="00872AF0"/>
    <w:rsid w:val="00873E8A"/>
    <w:rsid w:val="00875DEA"/>
    <w:rsid w:val="00877D78"/>
    <w:rsid w:val="0088141E"/>
    <w:rsid w:val="00881F67"/>
    <w:rsid w:val="00882A38"/>
    <w:rsid w:val="00883104"/>
    <w:rsid w:val="008841BE"/>
    <w:rsid w:val="008853A4"/>
    <w:rsid w:val="00891F91"/>
    <w:rsid w:val="008921F1"/>
    <w:rsid w:val="00892634"/>
    <w:rsid w:val="0089265B"/>
    <w:rsid w:val="00892B98"/>
    <w:rsid w:val="0089375E"/>
    <w:rsid w:val="00894001"/>
    <w:rsid w:val="00894D0F"/>
    <w:rsid w:val="00896221"/>
    <w:rsid w:val="008966E6"/>
    <w:rsid w:val="008972B4"/>
    <w:rsid w:val="00897456"/>
    <w:rsid w:val="008976BB"/>
    <w:rsid w:val="00897BC3"/>
    <w:rsid w:val="008A055C"/>
    <w:rsid w:val="008A0708"/>
    <w:rsid w:val="008A0BC3"/>
    <w:rsid w:val="008A0E42"/>
    <w:rsid w:val="008A186E"/>
    <w:rsid w:val="008A1D61"/>
    <w:rsid w:val="008A31BA"/>
    <w:rsid w:val="008A325B"/>
    <w:rsid w:val="008A46FF"/>
    <w:rsid w:val="008A5216"/>
    <w:rsid w:val="008B01B5"/>
    <w:rsid w:val="008B11EA"/>
    <w:rsid w:val="008B2652"/>
    <w:rsid w:val="008B38CF"/>
    <w:rsid w:val="008B3B3E"/>
    <w:rsid w:val="008B4092"/>
    <w:rsid w:val="008B495A"/>
    <w:rsid w:val="008B5708"/>
    <w:rsid w:val="008C052A"/>
    <w:rsid w:val="008C32A9"/>
    <w:rsid w:val="008C4262"/>
    <w:rsid w:val="008C68D3"/>
    <w:rsid w:val="008C6C6C"/>
    <w:rsid w:val="008C79D1"/>
    <w:rsid w:val="008D027E"/>
    <w:rsid w:val="008D3EEF"/>
    <w:rsid w:val="008D5288"/>
    <w:rsid w:val="008D559F"/>
    <w:rsid w:val="008D56D5"/>
    <w:rsid w:val="008E0CDB"/>
    <w:rsid w:val="008E1251"/>
    <w:rsid w:val="008E1AF9"/>
    <w:rsid w:val="008E2A55"/>
    <w:rsid w:val="008E3101"/>
    <w:rsid w:val="008E559F"/>
    <w:rsid w:val="008E6BDC"/>
    <w:rsid w:val="008E7F5D"/>
    <w:rsid w:val="008F03A6"/>
    <w:rsid w:val="008F18DC"/>
    <w:rsid w:val="008F2108"/>
    <w:rsid w:val="008F31B7"/>
    <w:rsid w:val="008F329D"/>
    <w:rsid w:val="008F4581"/>
    <w:rsid w:val="008F5621"/>
    <w:rsid w:val="008F6BDD"/>
    <w:rsid w:val="00900764"/>
    <w:rsid w:val="00901023"/>
    <w:rsid w:val="009011FA"/>
    <w:rsid w:val="00901AEE"/>
    <w:rsid w:val="00901B09"/>
    <w:rsid w:val="00907331"/>
    <w:rsid w:val="00907E2E"/>
    <w:rsid w:val="00911795"/>
    <w:rsid w:val="00911904"/>
    <w:rsid w:val="00915CA6"/>
    <w:rsid w:val="0091697C"/>
    <w:rsid w:val="0091700D"/>
    <w:rsid w:val="00917316"/>
    <w:rsid w:val="009218E7"/>
    <w:rsid w:val="0092193D"/>
    <w:rsid w:val="00922BA0"/>
    <w:rsid w:val="0092361F"/>
    <w:rsid w:val="00924B32"/>
    <w:rsid w:val="009250AB"/>
    <w:rsid w:val="00926912"/>
    <w:rsid w:val="00926CC4"/>
    <w:rsid w:val="00927E00"/>
    <w:rsid w:val="00930142"/>
    <w:rsid w:val="009301E3"/>
    <w:rsid w:val="00932795"/>
    <w:rsid w:val="00933095"/>
    <w:rsid w:val="0093399A"/>
    <w:rsid w:val="00934AA2"/>
    <w:rsid w:val="00934F72"/>
    <w:rsid w:val="0093538D"/>
    <w:rsid w:val="00936B5F"/>
    <w:rsid w:val="0093700B"/>
    <w:rsid w:val="009406BF"/>
    <w:rsid w:val="00940C3E"/>
    <w:rsid w:val="009416E5"/>
    <w:rsid w:val="00941A06"/>
    <w:rsid w:val="00941AF7"/>
    <w:rsid w:val="00941CC4"/>
    <w:rsid w:val="0094238F"/>
    <w:rsid w:val="00944459"/>
    <w:rsid w:val="0094490E"/>
    <w:rsid w:val="00947FAF"/>
    <w:rsid w:val="009508E9"/>
    <w:rsid w:val="00952BD0"/>
    <w:rsid w:val="00955391"/>
    <w:rsid w:val="00956366"/>
    <w:rsid w:val="00956EFC"/>
    <w:rsid w:val="009572F4"/>
    <w:rsid w:val="009602B0"/>
    <w:rsid w:val="00960810"/>
    <w:rsid w:val="009617FB"/>
    <w:rsid w:val="009627D4"/>
    <w:rsid w:val="00962F66"/>
    <w:rsid w:val="0096359C"/>
    <w:rsid w:val="00963C5A"/>
    <w:rsid w:val="00965801"/>
    <w:rsid w:val="00966176"/>
    <w:rsid w:val="009675F1"/>
    <w:rsid w:val="00970A23"/>
    <w:rsid w:val="00970EFF"/>
    <w:rsid w:val="00971569"/>
    <w:rsid w:val="009725AB"/>
    <w:rsid w:val="00972B9A"/>
    <w:rsid w:val="00973606"/>
    <w:rsid w:val="00973C22"/>
    <w:rsid w:val="009746EF"/>
    <w:rsid w:val="009747FF"/>
    <w:rsid w:val="009752EB"/>
    <w:rsid w:val="009776DA"/>
    <w:rsid w:val="00980315"/>
    <w:rsid w:val="00980E99"/>
    <w:rsid w:val="0098103B"/>
    <w:rsid w:val="009815E5"/>
    <w:rsid w:val="009830D1"/>
    <w:rsid w:val="00983EE4"/>
    <w:rsid w:val="00984968"/>
    <w:rsid w:val="0098522D"/>
    <w:rsid w:val="0098571B"/>
    <w:rsid w:val="00985989"/>
    <w:rsid w:val="00985A6A"/>
    <w:rsid w:val="009909FE"/>
    <w:rsid w:val="00990C46"/>
    <w:rsid w:val="009917AB"/>
    <w:rsid w:val="00992D37"/>
    <w:rsid w:val="009930A2"/>
    <w:rsid w:val="0099390E"/>
    <w:rsid w:val="00994228"/>
    <w:rsid w:val="0099546F"/>
    <w:rsid w:val="00995822"/>
    <w:rsid w:val="00995878"/>
    <w:rsid w:val="009964D4"/>
    <w:rsid w:val="00996E3B"/>
    <w:rsid w:val="009A03BA"/>
    <w:rsid w:val="009A070D"/>
    <w:rsid w:val="009A09BA"/>
    <w:rsid w:val="009A1746"/>
    <w:rsid w:val="009A3312"/>
    <w:rsid w:val="009A3984"/>
    <w:rsid w:val="009A4549"/>
    <w:rsid w:val="009A4715"/>
    <w:rsid w:val="009A47E9"/>
    <w:rsid w:val="009A4A28"/>
    <w:rsid w:val="009A5496"/>
    <w:rsid w:val="009A5CBD"/>
    <w:rsid w:val="009A6641"/>
    <w:rsid w:val="009A7A35"/>
    <w:rsid w:val="009B070C"/>
    <w:rsid w:val="009B2757"/>
    <w:rsid w:val="009B2B0A"/>
    <w:rsid w:val="009B2B26"/>
    <w:rsid w:val="009B44F4"/>
    <w:rsid w:val="009B4617"/>
    <w:rsid w:val="009B4FCF"/>
    <w:rsid w:val="009B7ABA"/>
    <w:rsid w:val="009B7DF6"/>
    <w:rsid w:val="009C0448"/>
    <w:rsid w:val="009C04F2"/>
    <w:rsid w:val="009C0C22"/>
    <w:rsid w:val="009C1D7B"/>
    <w:rsid w:val="009C2F75"/>
    <w:rsid w:val="009C330C"/>
    <w:rsid w:val="009C374C"/>
    <w:rsid w:val="009C5C4D"/>
    <w:rsid w:val="009D08AD"/>
    <w:rsid w:val="009D09BC"/>
    <w:rsid w:val="009D162F"/>
    <w:rsid w:val="009D2B88"/>
    <w:rsid w:val="009D362F"/>
    <w:rsid w:val="009D3E44"/>
    <w:rsid w:val="009D43F9"/>
    <w:rsid w:val="009D4EBA"/>
    <w:rsid w:val="009D6274"/>
    <w:rsid w:val="009D6CAC"/>
    <w:rsid w:val="009D6F0E"/>
    <w:rsid w:val="009E280C"/>
    <w:rsid w:val="009E32FE"/>
    <w:rsid w:val="009E3C73"/>
    <w:rsid w:val="009E3CF3"/>
    <w:rsid w:val="009E4166"/>
    <w:rsid w:val="009E4199"/>
    <w:rsid w:val="009E488D"/>
    <w:rsid w:val="009E5B57"/>
    <w:rsid w:val="009E5E18"/>
    <w:rsid w:val="009E6B9C"/>
    <w:rsid w:val="009F04E1"/>
    <w:rsid w:val="009F088F"/>
    <w:rsid w:val="009F0962"/>
    <w:rsid w:val="009F1C45"/>
    <w:rsid w:val="009F39CE"/>
    <w:rsid w:val="009F3EB0"/>
    <w:rsid w:val="009F43DB"/>
    <w:rsid w:val="009F5344"/>
    <w:rsid w:val="009F6890"/>
    <w:rsid w:val="009F791A"/>
    <w:rsid w:val="00A01473"/>
    <w:rsid w:val="00A01CD1"/>
    <w:rsid w:val="00A0268D"/>
    <w:rsid w:val="00A04F4A"/>
    <w:rsid w:val="00A0503C"/>
    <w:rsid w:val="00A06CF0"/>
    <w:rsid w:val="00A07179"/>
    <w:rsid w:val="00A07F41"/>
    <w:rsid w:val="00A10048"/>
    <w:rsid w:val="00A1091E"/>
    <w:rsid w:val="00A11415"/>
    <w:rsid w:val="00A119EA"/>
    <w:rsid w:val="00A11C4D"/>
    <w:rsid w:val="00A139DA"/>
    <w:rsid w:val="00A1486E"/>
    <w:rsid w:val="00A16EC3"/>
    <w:rsid w:val="00A20CA9"/>
    <w:rsid w:val="00A21703"/>
    <w:rsid w:val="00A23FFC"/>
    <w:rsid w:val="00A241E8"/>
    <w:rsid w:val="00A256AE"/>
    <w:rsid w:val="00A25DBB"/>
    <w:rsid w:val="00A340D9"/>
    <w:rsid w:val="00A35DE6"/>
    <w:rsid w:val="00A3733D"/>
    <w:rsid w:val="00A37B92"/>
    <w:rsid w:val="00A4069B"/>
    <w:rsid w:val="00A41C74"/>
    <w:rsid w:val="00A424D0"/>
    <w:rsid w:val="00A46467"/>
    <w:rsid w:val="00A46686"/>
    <w:rsid w:val="00A47BB3"/>
    <w:rsid w:val="00A47C01"/>
    <w:rsid w:val="00A51542"/>
    <w:rsid w:val="00A51F6E"/>
    <w:rsid w:val="00A520E9"/>
    <w:rsid w:val="00A53BDA"/>
    <w:rsid w:val="00A5490B"/>
    <w:rsid w:val="00A54A2F"/>
    <w:rsid w:val="00A54FE5"/>
    <w:rsid w:val="00A55F8D"/>
    <w:rsid w:val="00A6183D"/>
    <w:rsid w:val="00A61B38"/>
    <w:rsid w:val="00A63CEB"/>
    <w:rsid w:val="00A66FB3"/>
    <w:rsid w:val="00A7008C"/>
    <w:rsid w:val="00A703EB"/>
    <w:rsid w:val="00A7267A"/>
    <w:rsid w:val="00A72868"/>
    <w:rsid w:val="00A73CCF"/>
    <w:rsid w:val="00A73F20"/>
    <w:rsid w:val="00A74076"/>
    <w:rsid w:val="00A74AA6"/>
    <w:rsid w:val="00A74CA3"/>
    <w:rsid w:val="00A75828"/>
    <w:rsid w:val="00A76338"/>
    <w:rsid w:val="00A80643"/>
    <w:rsid w:val="00A807C5"/>
    <w:rsid w:val="00A81A63"/>
    <w:rsid w:val="00A83DD7"/>
    <w:rsid w:val="00A848F2"/>
    <w:rsid w:val="00A84A26"/>
    <w:rsid w:val="00A85034"/>
    <w:rsid w:val="00A85D46"/>
    <w:rsid w:val="00A86BED"/>
    <w:rsid w:val="00A86DAF"/>
    <w:rsid w:val="00A87AE6"/>
    <w:rsid w:val="00A905DE"/>
    <w:rsid w:val="00A90973"/>
    <w:rsid w:val="00A90E75"/>
    <w:rsid w:val="00A91D11"/>
    <w:rsid w:val="00A93940"/>
    <w:rsid w:val="00A9428E"/>
    <w:rsid w:val="00A9589B"/>
    <w:rsid w:val="00AA0F75"/>
    <w:rsid w:val="00AA1F54"/>
    <w:rsid w:val="00AA2168"/>
    <w:rsid w:val="00AA263F"/>
    <w:rsid w:val="00AA2AE6"/>
    <w:rsid w:val="00AA5209"/>
    <w:rsid w:val="00AA5CA5"/>
    <w:rsid w:val="00AA67C3"/>
    <w:rsid w:val="00AB1753"/>
    <w:rsid w:val="00AB1E6E"/>
    <w:rsid w:val="00AB2028"/>
    <w:rsid w:val="00AB20BA"/>
    <w:rsid w:val="00AB2AAF"/>
    <w:rsid w:val="00AB3334"/>
    <w:rsid w:val="00AB3BB7"/>
    <w:rsid w:val="00AB5513"/>
    <w:rsid w:val="00AB749A"/>
    <w:rsid w:val="00AB7D6F"/>
    <w:rsid w:val="00AC0BB7"/>
    <w:rsid w:val="00AC101A"/>
    <w:rsid w:val="00AC18CA"/>
    <w:rsid w:val="00AC334B"/>
    <w:rsid w:val="00AC515A"/>
    <w:rsid w:val="00AC52B3"/>
    <w:rsid w:val="00AC56E4"/>
    <w:rsid w:val="00AC5ACF"/>
    <w:rsid w:val="00AC658E"/>
    <w:rsid w:val="00AD0B96"/>
    <w:rsid w:val="00AD1367"/>
    <w:rsid w:val="00AD246D"/>
    <w:rsid w:val="00AD29CB"/>
    <w:rsid w:val="00AD2AE6"/>
    <w:rsid w:val="00AD304A"/>
    <w:rsid w:val="00AD3267"/>
    <w:rsid w:val="00AD375E"/>
    <w:rsid w:val="00AD537B"/>
    <w:rsid w:val="00AD5D71"/>
    <w:rsid w:val="00AD5DBF"/>
    <w:rsid w:val="00AD6771"/>
    <w:rsid w:val="00AD6A03"/>
    <w:rsid w:val="00AE01FD"/>
    <w:rsid w:val="00AE0448"/>
    <w:rsid w:val="00AE06DF"/>
    <w:rsid w:val="00AE4BDB"/>
    <w:rsid w:val="00AE6345"/>
    <w:rsid w:val="00AE6CAB"/>
    <w:rsid w:val="00AE7028"/>
    <w:rsid w:val="00AF1B83"/>
    <w:rsid w:val="00AF3B86"/>
    <w:rsid w:val="00AF5DE2"/>
    <w:rsid w:val="00B010B5"/>
    <w:rsid w:val="00B01635"/>
    <w:rsid w:val="00B05CF6"/>
    <w:rsid w:val="00B06206"/>
    <w:rsid w:val="00B10634"/>
    <w:rsid w:val="00B1077A"/>
    <w:rsid w:val="00B10A03"/>
    <w:rsid w:val="00B10B45"/>
    <w:rsid w:val="00B10C87"/>
    <w:rsid w:val="00B10F54"/>
    <w:rsid w:val="00B1125B"/>
    <w:rsid w:val="00B1320C"/>
    <w:rsid w:val="00B145AF"/>
    <w:rsid w:val="00B14F5D"/>
    <w:rsid w:val="00B175C1"/>
    <w:rsid w:val="00B17DF8"/>
    <w:rsid w:val="00B17EF7"/>
    <w:rsid w:val="00B23C93"/>
    <w:rsid w:val="00B241B3"/>
    <w:rsid w:val="00B253C2"/>
    <w:rsid w:val="00B25D12"/>
    <w:rsid w:val="00B26DE9"/>
    <w:rsid w:val="00B26F5F"/>
    <w:rsid w:val="00B2711D"/>
    <w:rsid w:val="00B27553"/>
    <w:rsid w:val="00B27C21"/>
    <w:rsid w:val="00B30278"/>
    <w:rsid w:val="00B309BD"/>
    <w:rsid w:val="00B312E3"/>
    <w:rsid w:val="00B31393"/>
    <w:rsid w:val="00B3165C"/>
    <w:rsid w:val="00B31DCA"/>
    <w:rsid w:val="00B320AE"/>
    <w:rsid w:val="00B3551F"/>
    <w:rsid w:val="00B35CFE"/>
    <w:rsid w:val="00B361B2"/>
    <w:rsid w:val="00B36B0F"/>
    <w:rsid w:val="00B371B6"/>
    <w:rsid w:val="00B37901"/>
    <w:rsid w:val="00B4135F"/>
    <w:rsid w:val="00B41C89"/>
    <w:rsid w:val="00B437A5"/>
    <w:rsid w:val="00B460AF"/>
    <w:rsid w:val="00B4643E"/>
    <w:rsid w:val="00B4662D"/>
    <w:rsid w:val="00B476FB"/>
    <w:rsid w:val="00B50901"/>
    <w:rsid w:val="00B5273C"/>
    <w:rsid w:val="00B52FAC"/>
    <w:rsid w:val="00B5313C"/>
    <w:rsid w:val="00B5325A"/>
    <w:rsid w:val="00B55844"/>
    <w:rsid w:val="00B55902"/>
    <w:rsid w:val="00B60619"/>
    <w:rsid w:val="00B618C7"/>
    <w:rsid w:val="00B6204B"/>
    <w:rsid w:val="00B628F3"/>
    <w:rsid w:val="00B66FCC"/>
    <w:rsid w:val="00B673BB"/>
    <w:rsid w:val="00B71C70"/>
    <w:rsid w:val="00B727FE"/>
    <w:rsid w:val="00B73F0E"/>
    <w:rsid w:val="00B810F0"/>
    <w:rsid w:val="00B81E25"/>
    <w:rsid w:val="00B82480"/>
    <w:rsid w:val="00B835F1"/>
    <w:rsid w:val="00B83955"/>
    <w:rsid w:val="00B84DB2"/>
    <w:rsid w:val="00B84DCA"/>
    <w:rsid w:val="00B85714"/>
    <w:rsid w:val="00B859C3"/>
    <w:rsid w:val="00B85FF8"/>
    <w:rsid w:val="00B86232"/>
    <w:rsid w:val="00B866AC"/>
    <w:rsid w:val="00B87C09"/>
    <w:rsid w:val="00B90073"/>
    <w:rsid w:val="00B90E5B"/>
    <w:rsid w:val="00B93595"/>
    <w:rsid w:val="00B94197"/>
    <w:rsid w:val="00B9431D"/>
    <w:rsid w:val="00B95238"/>
    <w:rsid w:val="00B95876"/>
    <w:rsid w:val="00B965E9"/>
    <w:rsid w:val="00B96F53"/>
    <w:rsid w:val="00BA078D"/>
    <w:rsid w:val="00BA0B3D"/>
    <w:rsid w:val="00BA20AD"/>
    <w:rsid w:val="00BA21C3"/>
    <w:rsid w:val="00BA3820"/>
    <w:rsid w:val="00BA428C"/>
    <w:rsid w:val="00BA5822"/>
    <w:rsid w:val="00BA6DD7"/>
    <w:rsid w:val="00BA6F1F"/>
    <w:rsid w:val="00BA77E1"/>
    <w:rsid w:val="00BA78E2"/>
    <w:rsid w:val="00BA7AC9"/>
    <w:rsid w:val="00BB067D"/>
    <w:rsid w:val="00BB0729"/>
    <w:rsid w:val="00BB104D"/>
    <w:rsid w:val="00BB1DEC"/>
    <w:rsid w:val="00BB38B8"/>
    <w:rsid w:val="00BB4363"/>
    <w:rsid w:val="00BB6233"/>
    <w:rsid w:val="00BB7DD0"/>
    <w:rsid w:val="00BB7E44"/>
    <w:rsid w:val="00BC0337"/>
    <w:rsid w:val="00BC0479"/>
    <w:rsid w:val="00BC2171"/>
    <w:rsid w:val="00BC2947"/>
    <w:rsid w:val="00BC352F"/>
    <w:rsid w:val="00BC51B2"/>
    <w:rsid w:val="00BC657D"/>
    <w:rsid w:val="00BC728C"/>
    <w:rsid w:val="00BC7D30"/>
    <w:rsid w:val="00BD0D55"/>
    <w:rsid w:val="00BD1354"/>
    <w:rsid w:val="00BD31DB"/>
    <w:rsid w:val="00BD4165"/>
    <w:rsid w:val="00BD535D"/>
    <w:rsid w:val="00BD54B3"/>
    <w:rsid w:val="00BD6129"/>
    <w:rsid w:val="00BE0233"/>
    <w:rsid w:val="00BE02C3"/>
    <w:rsid w:val="00BE1854"/>
    <w:rsid w:val="00BE2497"/>
    <w:rsid w:val="00BE25AC"/>
    <w:rsid w:val="00BE37CD"/>
    <w:rsid w:val="00BE3CA9"/>
    <w:rsid w:val="00BE45E9"/>
    <w:rsid w:val="00BE47DD"/>
    <w:rsid w:val="00BE571D"/>
    <w:rsid w:val="00BE5E15"/>
    <w:rsid w:val="00BE7C94"/>
    <w:rsid w:val="00BF02DC"/>
    <w:rsid w:val="00BF197F"/>
    <w:rsid w:val="00BF471C"/>
    <w:rsid w:val="00BF5996"/>
    <w:rsid w:val="00BF60A6"/>
    <w:rsid w:val="00BF73CF"/>
    <w:rsid w:val="00C0038D"/>
    <w:rsid w:val="00C0061E"/>
    <w:rsid w:val="00C018BF"/>
    <w:rsid w:val="00C0209C"/>
    <w:rsid w:val="00C0240B"/>
    <w:rsid w:val="00C02D76"/>
    <w:rsid w:val="00C042AE"/>
    <w:rsid w:val="00C061F3"/>
    <w:rsid w:val="00C07637"/>
    <w:rsid w:val="00C10645"/>
    <w:rsid w:val="00C11448"/>
    <w:rsid w:val="00C1239F"/>
    <w:rsid w:val="00C13693"/>
    <w:rsid w:val="00C14596"/>
    <w:rsid w:val="00C17F34"/>
    <w:rsid w:val="00C218F3"/>
    <w:rsid w:val="00C21F2A"/>
    <w:rsid w:val="00C22AFE"/>
    <w:rsid w:val="00C230D8"/>
    <w:rsid w:val="00C24BCD"/>
    <w:rsid w:val="00C25725"/>
    <w:rsid w:val="00C26A43"/>
    <w:rsid w:val="00C2778B"/>
    <w:rsid w:val="00C3071A"/>
    <w:rsid w:val="00C328DD"/>
    <w:rsid w:val="00C33E6E"/>
    <w:rsid w:val="00C346AF"/>
    <w:rsid w:val="00C35D6A"/>
    <w:rsid w:val="00C368B6"/>
    <w:rsid w:val="00C37CCF"/>
    <w:rsid w:val="00C37D8D"/>
    <w:rsid w:val="00C37F8A"/>
    <w:rsid w:val="00C405E7"/>
    <w:rsid w:val="00C41347"/>
    <w:rsid w:val="00C42D03"/>
    <w:rsid w:val="00C43BF2"/>
    <w:rsid w:val="00C4549A"/>
    <w:rsid w:val="00C45B44"/>
    <w:rsid w:val="00C45C89"/>
    <w:rsid w:val="00C46C22"/>
    <w:rsid w:val="00C47ABB"/>
    <w:rsid w:val="00C506ED"/>
    <w:rsid w:val="00C508FB"/>
    <w:rsid w:val="00C50CBD"/>
    <w:rsid w:val="00C5200C"/>
    <w:rsid w:val="00C52619"/>
    <w:rsid w:val="00C53F43"/>
    <w:rsid w:val="00C556F3"/>
    <w:rsid w:val="00C569FB"/>
    <w:rsid w:val="00C56F9A"/>
    <w:rsid w:val="00C57A79"/>
    <w:rsid w:val="00C6031A"/>
    <w:rsid w:val="00C6256B"/>
    <w:rsid w:val="00C62C64"/>
    <w:rsid w:val="00C64349"/>
    <w:rsid w:val="00C645AA"/>
    <w:rsid w:val="00C647C6"/>
    <w:rsid w:val="00C64E73"/>
    <w:rsid w:val="00C6689F"/>
    <w:rsid w:val="00C67A9B"/>
    <w:rsid w:val="00C67B23"/>
    <w:rsid w:val="00C67D3B"/>
    <w:rsid w:val="00C70446"/>
    <w:rsid w:val="00C73354"/>
    <w:rsid w:val="00C73F71"/>
    <w:rsid w:val="00C7444D"/>
    <w:rsid w:val="00C74C60"/>
    <w:rsid w:val="00C756BC"/>
    <w:rsid w:val="00C75F2A"/>
    <w:rsid w:val="00C76176"/>
    <w:rsid w:val="00C80211"/>
    <w:rsid w:val="00C807E5"/>
    <w:rsid w:val="00C80A0B"/>
    <w:rsid w:val="00C80EC2"/>
    <w:rsid w:val="00C82654"/>
    <w:rsid w:val="00C8381C"/>
    <w:rsid w:val="00C8388C"/>
    <w:rsid w:val="00C844CB"/>
    <w:rsid w:val="00C85854"/>
    <w:rsid w:val="00C85C8B"/>
    <w:rsid w:val="00C861D3"/>
    <w:rsid w:val="00C90FF0"/>
    <w:rsid w:val="00C92656"/>
    <w:rsid w:val="00C93C7B"/>
    <w:rsid w:val="00C951BC"/>
    <w:rsid w:val="00C95B45"/>
    <w:rsid w:val="00C97400"/>
    <w:rsid w:val="00C97B4F"/>
    <w:rsid w:val="00CA030C"/>
    <w:rsid w:val="00CA1F54"/>
    <w:rsid w:val="00CA2051"/>
    <w:rsid w:val="00CA274E"/>
    <w:rsid w:val="00CA2EBC"/>
    <w:rsid w:val="00CA3AE3"/>
    <w:rsid w:val="00CA60C7"/>
    <w:rsid w:val="00CA6258"/>
    <w:rsid w:val="00CA69EE"/>
    <w:rsid w:val="00CA747D"/>
    <w:rsid w:val="00CB1FE4"/>
    <w:rsid w:val="00CB3533"/>
    <w:rsid w:val="00CB3971"/>
    <w:rsid w:val="00CB58AF"/>
    <w:rsid w:val="00CB5B13"/>
    <w:rsid w:val="00CB678F"/>
    <w:rsid w:val="00CB7BCA"/>
    <w:rsid w:val="00CC05F6"/>
    <w:rsid w:val="00CC0B3F"/>
    <w:rsid w:val="00CC202C"/>
    <w:rsid w:val="00CC2583"/>
    <w:rsid w:val="00CC3742"/>
    <w:rsid w:val="00CC6C5D"/>
    <w:rsid w:val="00CD2B3E"/>
    <w:rsid w:val="00CD2E6C"/>
    <w:rsid w:val="00CD35C4"/>
    <w:rsid w:val="00CD41E2"/>
    <w:rsid w:val="00CD43C5"/>
    <w:rsid w:val="00CD4BBE"/>
    <w:rsid w:val="00CE02F5"/>
    <w:rsid w:val="00CE054C"/>
    <w:rsid w:val="00CE0E00"/>
    <w:rsid w:val="00CE3532"/>
    <w:rsid w:val="00CE4F68"/>
    <w:rsid w:val="00CE516B"/>
    <w:rsid w:val="00CF0E97"/>
    <w:rsid w:val="00CF13D6"/>
    <w:rsid w:val="00CF1A1D"/>
    <w:rsid w:val="00CF1AE9"/>
    <w:rsid w:val="00CF2831"/>
    <w:rsid w:val="00CF2A24"/>
    <w:rsid w:val="00CF38F8"/>
    <w:rsid w:val="00CF4493"/>
    <w:rsid w:val="00CF5609"/>
    <w:rsid w:val="00CF56A4"/>
    <w:rsid w:val="00CF6B68"/>
    <w:rsid w:val="00CF6BB3"/>
    <w:rsid w:val="00CF6F21"/>
    <w:rsid w:val="00D00781"/>
    <w:rsid w:val="00D00BDA"/>
    <w:rsid w:val="00D02164"/>
    <w:rsid w:val="00D023BD"/>
    <w:rsid w:val="00D02829"/>
    <w:rsid w:val="00D02879"/>
    <w:rsid w:val="00D03FD0"/>
    <w:rsid w:val="00D04DF8"/>
    <w:rsid w:val="00D05415"/>
    <w:rsid w:val="00D05BF1"/>
    <w:rsid w:val="00D10D06"/>
    <w:rsid w:val="00D10F81"/>
    <w:rsid w:val="00D1230C"/>
    <w:rsid w:val="00D1251F"/>
    <w:rsid w:val="00D1263C"/>
    <w:rsid w:val="00D14D82"/>
    <w:rsid w:val="00D20D76"/>
    <w:rsid w:val="00D22619"/>
    <w:rsid w:val="00D22912"/>
    <w:rsid w:val="00D22F83"/>
    <w:rsid w:val="00D234FD"/>
    <w:rsid w:val="00D24470"/>
    <w:rsid w:val="00D27D09"/>
    <w:rsid w:val="00D27E5C"/>
    <w:rsid w:val="00D30E4E"/>
    <w:rsid w:val="00D32087"/>
    <w:rsid w:val="00D32C79"/>
    <w:rsid w:val="00D32C9F"/>
    <w:rsid w:val="00D33399"/>
    <w:rsid w:val="00D33884"/>
    <w:rsid w:val="00D33B80"/>
    <w:rsid w:val="00D34180"/>
    <w:rsid w:val="00D34840"/>
    <w:rsid w:val="00D35826"/>
    <w:rsid w:val="00D3602F"/>
    <w:rsid w:val="00D36FD7"/>
    <w:rsid w:val="00D377B2"/>
    <w:rsid w:val="00D37A63"/>
    <w:rsid w:val="00D40E65"/>
    <w:rsid w:val="00D424B9"/>
    <w:rsid w:val="00D44D86"/>
    <w:rsid w:val="00D45052"/>
    <w:rsid w:val="00D47230"/>
    <w:rsid w:val="00D5285F"/>
    <w:rsid w:val="00D529D0"/>
    <w:rsid w:val="00D52C5E"/>
    <w:rsid w:val="00D54694"/>
    <w:rsid w:val="00D54888"/>
    <w:rsid w:val="00D553FF"/>
    <w:rsid w:val="00D55EE5"/>
    <w:rsid w:val="00D55FFD"/>
    <w:rsid w:val="00D57883"/>
    <w:rsid w:val="00D60EA9"/>
    <w:rsid w:val="00D614EB"/>
    <w:rsid w:val="00D61E76"/>
    <w:rsid w:val="00D62E5A"/>
    <w:rsid w:val="00D647DA"/>
    <w:rsid w:val="00D65F1F"/>
    <w:rsid w:val="00D661B6"/>
    <w:rsid w:val="00D7025B"/>
    <w:rsid w:val="00D704B9"/>
    <w:rsid w:val="00D72D4D"/>
    <w:rsid w:val="00D7347C"/>
    <w:rsid w:val="00D75A70"/>
    <w:rsid w:val="00D76444"/>
    <w:rsid w:val="00D80919"/>
    <w:rsid w:val="00D81B9F"/>
    <w:rsid w:val="00D82A0A"/>
    <w:rsid w:val="00D82C23"/>
    <w:rsid w:val="00D82F4E"/>
    <w:rsid w:val="00D84005"/>
    <w:rsid w:val="00D852BB"/>
    <w:rsid w:val="00D866B6"/>
    <w:rsid w:val="00D869DC"/>
    <w:rsid w:val="00D87460"/>
    <w:rsid w:val="00D87A45"/>
    <w:rsid w:val="00D87FD5"/>
    <w:rsid w:val="00D9083D"/>
    <w:rsid w:val="00D90A50"/>
    <w:rsid w:val="00D90E4C"/>
    <w:rsid w:val="00D90F80"/>
    <w:rsid w:val="00D919AE"/>
    <w:rsid w:val="00D93DE8"/>
    <w:rsid w:val="00D9478F"/>
    <w:rsid w:val="00D94B36"/>
    <w:rsid w:val="00D950A8"/>
    <w:rsid w:val="00D95865"/>
    <w:rsid w:val="00D959E7"/>
    <w:rsid w:val="00D96111"/>
    <w:rsid w:val="00D96C34"/>
    <w:rsid w:val="00D96E2E"/>
    <w:rsid w:val="00D96FEE"/>
    <w:rsid w:val="00D9765D"/>
    <w:rsid w:val="00D97F13"/>
    <w:rsid w:val="00DA0F46"/>
    <w:rsid w:val="00DA2649"/>
    <w:rsid w:val="00DA26D1"/>
    <w:rsid w:val="00DA2872"/>
    <w:rsid w:val="00DA37F3"/>
    <w:rsid w:val="00DA3831"/>
    <w:rsid w:val="00DA519E"/>
    <w:rsid w:val="00DA5425"/>
    <w:rsid w:val="00DA551D"/>
    <w:rsid w:val="00DA57BB"/>
    <w:rsid w:val="00DA585B"/>
    <w:rsid w:val="00DA5D4D"/>
    <w:rsid w:val="00DB15BF"/>
    <w:rsid w:val="00DB1738"/>
    <w:rsid w:val="00DB1866"/>
    <w:rsid w:val="00DB2106"/>
    <w:rsid w:val="00DB2321"/>
    <w:rsid w:val="00DB2795"/>
    <w:rsid w:val="00DB3639"/>
    <w:rsid w:val="00DB45F8"/>
    <w:rsid w:val="00DB4F35"/>
    <w:rsid w:val="00DB59EC"/>
    <w:rsid w:val="00DB6604"/>
    <w:rsid w:val="00DB72D0"/>
    <w:rsid w:val="00DB7653"/>
    <w:rsid w:val="00DB7DEA"/>
    <w:rsid w:val="00DC04F7"/>
    <w:rsid w:val="00DC0B80"/>
    <w:rsid w:val="00DC14F6"/>
    <w:rsid w:val="00DC1C10"/>
    <w:rsid w:val="00DC24C1"/>
    <w:rsid w:val="00DC25D6"/>
    <w:rsid w:val="00DC2EC6"/>
    <w:rsid w:val="00DC3131"/>
    <w:rsid w:val="00DC578F"/>
    <w:rsid w:val="00DC6BC6"/>
    <w:rsid w:val="00DC6BF0"/>
    <w:rsid w:val="00DC6C31"/>
    <w:rsid w:val="00DD05E1"/>
    <w:rsid w:val="00DD160D"/>
    <w:rsid w:val="00DD2393"/>
    <w:rsid w:val="00DD317B"/>
    <w:rsid w:val="00DD438F"/>
    <w:rsid w:val="00DD7120"/>
    <w:rsid w:val="00DE0272"/>
    <w:rsid w:val="00DE17DB"/>
    <w:rsid w:val="00DE18F2"/>
    <w:rsid w:val="00DE2A8D"/>
    <w:rsid w:val="00DE33BA"/>
    <w:rsid w:val="00DE3EA3"/>
    <w:rsid w:val="00DE46B8"/>
    <w:rsid w:val="00DE49C4"/>
    <w:rsid w:val="00DE68B3"/>
    <w:rsid w:val="00DE72CF"/>
    <w:rsid w:val="00DE7EAE"/>
    <w:rsid w:val="00DF0213"/>
    <w:rsid w:val="00DF02C5"/>
    <w:rsid w:val="00DF08DC"/>
    <w:rsid w:val="00DF0BC5"/>
    <w:rsid w:val="00DF1E0C"/>
    <w:rsid w:val="00DF2696"/>
    <w:rsid w:val="00DF2B75"/>
    <w:rsid w:val="00DF2F29"/>
    <w:rsid w:val="00DF3817"/>
    <w:rsid w:val="00DF4AAE"/>
    <w:rsid w:val="00DF5A99"/>
    <w:rsid w:val="00DF6984"/>
    <w:rsid w:val="00E00A3D"/>
    <w:rsid w:val="00E0204C"/>
    <w:rsid w:val="00E0210A"/>
    <w:rsid w:val="00E02FB4"/>
    <w:rsid w:val="00E0369D"/>
    <w:rsid w:val="00E04F66"/>
    <w:rsid w:val="00E061A5"/>
    <w:rsid w:val="00E14768"/>
    <w:rsid w:val="00E14BA8"/>
    <w:rsid w:val="00E14C71"/>
    <w:rsid w:val="00E14C8F"/>
    <w:rsid w:val="00E1548B"/>
    <w:rsid w:val="00E16580"/>
    <w:rsid w:val="00E1676C"/>
    <w:rsid w:val="00E170EA"/>
    <w:rsid w:val="00E23A8F"/>
    <w:rsid w:val="00E26CE1"/>
    <w:rsid w:val="00E301A8"/>
    <w:rsid w:val="00E32E00"/>
    <w:rsid w:val="00E32F84"/>
    <w:rsid w:val="00E3332F"/>
    <w:rsid w:val="00E334E5"/>
    <w:rsid w:val="00E3378D"/>
    <w:rsid w:val="00E35EB9"/>
    <w:rsid w:val="00E3767C"/>
    <w:rsid w:val="00E37804"/>
    <w:rsid w:val="00E40FA2"/>
    <w:rsid w:val="00E4199C"/>
    <w:rsid w:val="00E42873"/>
    <w:rsid w:val="00E42A95"/>
    <w:rsid w:val="00E4415A"/>
    <w:rsid w:val="00E44242"/>
    <w:rsid w:val="00E44352"/>
    <w:rsid w:val="00E44DC0"/>
    <w:rsid w:val="00E456A1"/>
    <w:rsid w:val="00E45B7E"/>
    <w:rsid w:val="00E4742F"/>
    <w:rsid w:val="00E478E5"/>
    <w:rsid w:val="00E50265"/>
    <w:rsid w:val="00E509D0"/>
    <w:rsid w:val="00E50CC8"/>
    <w:rsid w:val="00E5205E"/>
    <w:rsid w:val="00E525F2"/>
    <w:rsid w:val="00E5263E"/>
    <w:rsid w:val="00E54E07"/>
    <w:rsid w:val="00E55A16"/>
    <w:rsid w:val="00E55FA8"/>
    <w:rsid w:val="00E56A76"/>
    <w:rsid w:val="00E56B29"/>
    <w:rsid w:val="00E5746D"/>
    <w:rsid w:val="00E574C2"/>
    <w:rsid w:val="00E60B7A"/>
    <w:rsid w:val="00E60EAF"/>
    <w:rsid w:val="00E62679"/>
    <w:rsid w:val="00E63BBA"/>
    <w:rsid w:val="00E644BE"/>
    <w:rsid w:val="00E64560"/>
    <w:rsid w:val="00E64663"/>
    <w:rsid w:val="00E65A8B"/>
    <w:rsid w:val="00E6691A"/>
    <w:rsid w:val="00E66D20"/>
    <w:rsid w:val="00E713DD"/>
    <w:rsid w:val="00E72495"/>
    <w:rsid w:val="00E72855"/>
    <w:rsid w:val="00E7415E"/>
    <w:rsid w:val="00E747F8"/>
    <w:rsid w:val="00E74FE9"/>
    <w:rsid w:val="00E76D46"/>
    <w:rsid w:val="00E8099F"/>
    <w:rsid w:val="00E829AA"/>
    <w:rsid w:val="00E84076"/>
    <w:rsid w:val="00E867FF"/>
    <w:rsid w:val="00E86842"/>
    <w:rsid w:val="00E8705A"/>
    <w:rsid w:val="00E8759B"/>
    <w:rsid w:val="00E87845"/>
    <w:rsid w:val="00E87C44"/>
    <w:rsid w:val="00E90B01"/>
    <w:rsid w:val="00E91E4D"/>
    <w:rsid w:val="00E927BA"/>
    <w:rsid w:val="00E92D2F"/>
    <w:rsid w:val="00E952AC"/>
    <w:rsid w:val="00E95824"/>
    <w:rsid w:val="00E9630C"/>
    <w:rsid w:val="00E969AC"/>
    <w:rsid w:val="00E96AF7"/>
    <w:rsid w:val="00E97D92"/>
    <w:rsid w:val="00EA1C03"/>
    <w:rsid w:val="00EA4E63"/>
    <w:rsid w:val="00EA52FD"/>
    <w:rsid w:val="00EA5437"/>
    <w:rsid w:val="00EA5EE3"/>
    <w:rsid w:val="00EA6010"/>
    <w:rsid w:val="00EA6626"/>
    <w:rsid w:val="00EA726D"/>
    <w:rsid w:val="00EA7D18"/>
    <w:rsid w:val="00EA7E29"/>
    <w:rsid w:val="00EB000B"/>
    <w:rsid w:val="00EB0595"/>
    <w:rsid w:val="00EB1FAA"/>
    <w:rsid w:val="00EB1FEF"/>
    <w:rsid w:val="00EB3AF0"/>
    <w:rsid w:val="00EB5EA1"/>
    <w:rsid w:val="00EB671A"/>
    <w:rsid w:val="00EC04EA"/>
    <w:rsid w:val="00EC0A17"/>
    <w:rsid w:val="00EC1287"/>
    <w:rsid w:val="00EC149E"/>
    <w:rsid w:val="00EC250F"/>
    <w:rsid w:val="00EC2C80"/>
    <w:rsid w:val="00EC54AE"/>
    <w:rsid w:val="00EC5DD3"/>
    <w:rsid w:val="00ED05E2"/>
    <w:rsid w:val="00ED09AB"/>
    <w:rsid w:val="00ED0F66"/>
    <w:rsid w:val="00ED173B"/>
    <w:rsid w:val="00ED2525"/>
    <w:rsid w:val="00ED4A2E"/>
    <w:rsid w:val="00ED573E"/>
    <w:rsid w:val="00ED57A4"/>
    <w:rsid w:val="00ED57C0"/>
    <w:rsid w:val="00ED5F6C"/>
    <w:rsid w:val="00ED6397"/>
    <w:rsid w:val="00ED7F73"/>
    <w:rsid w:val="00EE156F"/>
    <w:rsid w:val="00EE24F0"/>
    <w:rsid w:val="00EE395C"/>
    <w:rsid w:val="00EE3AFE"/>
    <w:rsid w:val="00EE4B0C"/>
    <w:rsid w:val="00EE5504"/>
    <w:rsid w:val="00EE568C"/>
    <w:rsid w:val="00EE5EF7"/>
    <w:rsid w:val="00EE6C77"/>
    <w:rsid w:val="00EE784F"/>
    <w:rsid w:val="00EE7AF5"/>
    <w:rsid w:val="00EE7EE4"/>
    <w:rsid w:val="00EF02E6"/>
    <w:rsid w:val="00EF05A1"/>
    <w:rsid w:val="00EF158E"/>
    <w:rsid w:val="00EF2958"/>
    <w:rsid w:val="00EF4D6B"/>
    <w:rsid w:val="00EF7F91"/>
    <w:rsid w:val="00F02B24"/>
    <w:rsid w:val="00F0356A"/>
    <w:rsid w:val="00F03FD8"/>
    <w:rsid w:val="00F0496B"/>
    <w:rsid w:val="00F049C6"/>
    <w:rsid w:val="00F07253"/>
    <w:rsid w:val="00F07809"/>
    <w:rsid w:val="00F10556"/>
    <w:rsid w:val="00F10C02"/>
    <w:rsid w:val="00F1111C"/>
    <w:rsid w:val="00F114A5"/>
    <w:rsid w:val="00F11ED1"/>
    <w:rsid w:val="00F12116"/>
    <w:rsid w:val="00F131B8"/>
    <w:rsid w:val="00F1362C"/>
    <w:rsid w:val="00F13763"/>
    <w:rsid w:val="00F14D60"/>
    <w:rsid w:val="00F16D0B"/>
    <w:rsid w:val="00F17AE5"/>
    <w:rsid w:val="00F204CC"/>
    <w:rsid w:val="00F20E69"/>
    <w:rsid w:val="00F215B9"/>
    <w:rsid w:val="00F22E5D"/>
    <w:rsid w:val="00F23CAB"/>
    <w:rsid w:val="00F24DF8"/>
    <w:rsid w:val="00F30AA7"/>
    <w:rsid w:val="00F30ECC"/>
    <w:rsid w:val="00F31A20"/>
    <w:rsid w:val="00F31F34"/>
    <w:rsid w:val="00F33762"/>
    <w:rsid w:val="00F3417B"/>
    <w:rsid w:val="00F352A7"/>
    <w:rsid w:val="00F3591C"/>
    <w:rsid w:val="00F360BA"/>
    <w:rsid w:val="00F37E02"/>
    <w:rsid w:val="00F37F90"/>
    <w:rsid w:val="00F42DA6"/>
    <w:rsid w:val="00F44B5A"/>
    <w:rsid w:val="00F45908"/>
    <w:rsid w:val="00F45B06"/>
    <w:rsid w:val="00F4717B"/>
    <w:rsid w:val="00F47BA1"/>
    <w:rsid w:val="00F50D7E"/>
    <w:rsid w:val="00F51666"/>
    <w:rsid w:val="00F51D0C"/>
    <w:rsid w:val="00F52AF8"/>
    <w:rsid w:val="00F5493B"/>
    <w:rsid w:val="00F553D8"/>
    <w:rsid w:val="00F61DCE"/>
    <w:rsid w:val="00F6334C"/>
    <w:rsid w:val="00F63719"/>
    <w:rsid w:val="00F63A1A"/>
    <w:rsid w:val="00F647CD"/>
    <w:rsid w:val="00F651F5"/>
    <w:rsid w:val="00F6582C"/>
    <w:rsid w:val="00F664AD"/>
    <w:rsid w:val="00F67EA0"/>
    <w:rsid w:val="00F70A08"/>
    <w:rsid w:val="00F71C83"/>
    <w:rsid w:val="00F71F0E"/>
    <w:rsid w:val="00F72468"/>
    <w:rsid w:val="00F725C8"/>
    <w:rsid w:val="00F72DAF"/>
    <w:rsid w:val="00F73336"/>
    <w:rsid w:val="00F7356B"/>
    <w:rsid w:val="00F74D55"/>
    <w:rsid w:val="00F75231"/>
    <w:rsid w:val="00F7523D"/>
    <w:rsid w:val="00F75C3E"/>
    <w:rsid w:val="00F810AB"/>
    <w:rsid w:val="00F82653"/>
    <w:rsid w:val="00F830B4"/>
    <w:rsid w:val="00F8389E"/>
    <w:rsid w:val="00F84AB6"/>
    <w:rsid w:val="00F8538B"/>
    <w:rsid w:val="00F86C9D"/>
    <w:rsid w:val="00F87677"/>
    <w:rsid w:val="00F90244"/>
    <w:rsid w:val="00F920E5"/>
    <w:rsid w:val="00F92C64"/>
    <w:rsid w:val="00F954DC"/>
    <w:rsid w:val="00F95505"/>
    <w:rsid w:val="00F96217"/>
    <w:rsid w:val="00F97961"/>
    <w:rsid w:val="00F97ED4"/>
    <w:rsid w:val="00FA07A2"/>
    <w:rsid w:val="00FA13E8"/>
    <w:rsid w:val="00FA2173"/>
    <w:rsid w:val="00FA3938"/>
    <w:rsid w:val="00FA42EF"/>
    <w:rsid w:val="00FA49EC"/>
    <w:rsid w:val="00FA5801"/>
    <w:rsid w:val="00FA6852"/>
    <w:rsid w:val="00FA6C49"/>
    <w:rsid w:val="00FA7FCE"/>
    <w:rsid w:val="00FB1F22"/>
    <w:rsid w:val="00FB224C"/>
    <w:rsid w:val="00FB4598"/>
    <w:rsid w:val="00FB4E19"/>
    <w:rsid w:val="00FB523C"/>
    <w:rsid w:val="00FB6149"/>
    <w:rsid w:val="00FB6DEC"/>
    <w:rsid w:val="00FC3128"/>
    <w:rsid w:val="00FC3DAF"/>
    <w:rsid w:val="00FC4A07"/>
    <w:rsid w:val="00FC58AF"/>
    <w:rsid w:val="00FC5A85"/>
    <w:rsid w:val="00FC61FA"/>
    <w:rsid w:val="00FC66C7"/>
    <w:rsid w:val="00FC7602"/>
    <w:rsid w:val="00FD193F"/>
    <w:rsid w:val="00FD1BC4"/>
    <w:rsid w:val="00FD273E"/>
    <w:rsid w:val="00FD2EA5"/>
    <w:rsid w:val="00FD41C7"/>
    <w:rsid w:val="00FD4D19"/>
    <w:rsid w:val="00FD555F"/>
    <w:rsid w:val="00FD55BA"/>
    <w:rsid w:val="00FD5B02"/>
    <w:rsid w:val="00FD6918"/>
    <w:rsid w:val="00FD6919"/>
    <w:rsid w:val="00FE064B"/>
    <w:rsid w:val="00FE0B5E"/>
    <w:rsid w:val="00FE1189"/>
    <w:rsid w:val="00FE12B2"/>
    <w:rsid w:val="00FE1C58"/>
    <w:rsid w:val="00FE2555"/>
    <w:rsid w:val="00FE308E"/>
    <w:rsid w:val="00FE33DE"/>
    <w:rsid w:val="00FE52AC"/>
    <w:rsid w:val="00FE52F8"/>
    <w:rsid w:val="00FE6721"/>
    <w:rsid w:val="00FE75AE"/>
    <w:rsid w:val="00FF0254"/>
    <w:rsid w:val="00FF0369"/>
    <w:rsid w:val="00FF4141"/>
    <w:rsid w:val="00FF52AE"/>
    <w:rsid w:val="00FF56D8"/>
    <w:rsid w:val="00FF5DC8"/>
    <w:rsid w:val="00FF708A"/>
    <w:rsid w:val="00FF794C"/>
    <w:rsid w:val="01DEAAF1"/>
    <w:rsid w:val="02C697B0"/>
    <w:rsid w:val="04E1867E"/>
    <w:rsid w:val="05A534AD"/>
    <w:rsid w:val="071408BC"/>
    <w:rsid w:val="080249FD"/>
    <w:rsid w:val="0810BC73"/>
    <w:rsid w:val="09316ECA"/>
    <w:rsid w:val="093647BD"/>
    <w:rsid w:val="0A3C437E"/>
    <w:rsid w:val="0A9D8FA6"/>
    <w:rsid w:val="0AEE5056"/>
    <w:rsid w:val="0B0A97B1"/>
    <w:rsid w:val="0F7EEBDA"/>
    <w:rsid w:val="0F960EDE"/>
    <w:rsid w:val="101B1E0E"/>
    <w:rsid w:val="10821273"/>
    <w:rsid w:val="10B54539"/>
    <w:rsid w:val="122C80BF"/>
    <w:rsid w:val="128C10AC"/>
    <w:rsid w:val="12A56D12"/>
    <w:rsid w:val="13509F90"/>
    <w:rsid w:val="13994EE8"/>
    <w:rsid w:val="139B56AD"/>
    <w:rsid w:val="13E447F0"/>
    <w:rsid w:val="145894E1"/>
    <w:rsid w:val="15B576F3"/>
    <w:rsid w:val="16197CDC"/>
    <w:rsid w:val="161FDB02"/>
    <w:rsid w:val="1A2C682C"/>
    <w:rsid w:val="1B1B4481"/>
    <w:rsid w:val="1B6F76DA"/>
    <w:rsid w:val="1B704DAD"/>
    <w:rsid w:val="1C62753F"/>
    <w:rsid w:val="1D23C31F"/>
    <w:rsid w:val="1D523B07"/>
    <w:rsid w:val="1E8E1CCA"/>
    <w:rsid w:val="1F4A8DD1"/>
    <w:rsid w:val="210C73BB"/>
    <w:rsid w:val="22B0A53D"/>
    <w:rsid w:val="23F35E15"/>
    <w:rsid w:val="2741CD9A"/>
    <w:rsid w:val="27A5E371"/>
    <w:rsid w:val="27BD6B02"/>
    <w:rsid w:val="29DA1881"/>
    <w:rsid w:val="2B11A04C"/>
    <w:rsid w:val="2B3887EF"/>
    <w:rsid w:val="2B77897D"/>
    <w:rsid w:val="2C493B80"/>
    <w:rsid w:val="2D1342C1"/>
    <w:rsid w:val="2ED62FED"/>
    <w:rsid w:val="2F33632F"/>
    <w:rsid w:val="2FBC0C06"/>
    <w:rsid w:val="30953D96"/>
    <w:rsid w:val="312BA774"/>
    <w:rsid w:val="314797B7"/>
    <w:rsid w:val="31C7579C"/>
    <w:rsid w:val="3279DC66"/>
    <w:rsid w:val="32AB3348"/>
    <w:rsid w:val="3403B702"/>
    <w:rsid w:val="340B934F"/>
    <w:rsid w:val="354F94A3"/>
    <w:rsid w:val="35507F18"/>
    <w:rsid w:val="36068467"/>
    <w:rsid w:val="361655C2"/>
    <w:rsid w:val="36716000"/>
    <w:rsid w:val="36C1C8B6"/>
    <w:rsid w:val="37E22A21"/>
    <w:rsid w:val="3874BF5E"/>
    <w:rsid w:val="3886FA4E"/>
    <w:rsid w:val="39BC6BBB"/>
    <w:rsid w:val="3ADD0D4D"/>
    <w:rsid w:val="3B7D786D"/>
    <w:rsid w:val="3BB58FC7"/>
    <w:rsid w:val="3BEC5FAD"/>
    <w:rsid w:val="3C18A76E"/>
    <w:rsid w:val="3CA8FE09"/>
    <w:rsid w:val="3D4F7E77"/>
    <w:rsid w:val="404B93A4"/>
    <w:rsid w:val="406D9FFC"/>
    <w:rsid w:val="407A45A1"/>
    <w:rsid w:val="41234150"/>
    <w:rsid w:val="4335719A"/>
    <w:rsid w:val="436654DD"/>
    <w:rsid w:val="44336FAB"/>
    <w:rsid w:val="451B6AF4"/>
    <w:rsid w:val="45F3C43E"/>
    <w:rsid w:val="461B7F6E"/>
    <w:rsid w:val="49118CD3"/>
    <w:rsid w:val="4A05162B"/>
    <w:rsid w:val="4A6238B0"/>
    <w:rsid w:val="4AD04AF5"/>
    <w:rsid w:val="4BD006A2"/>
    <w:rsid w:val="4D4A76D2"/>
    <w:rsid w:val="4DA303E3"/>
    <w:rsid w:val="4DC15F4F"/>
    <w:rsid w:val="4DF9C164"/>
    <w:rsid w:val="50598676"/>
    <w:rsid w:val="506329FA"/>
    <w:rsid w:val="51196E47"/>
    <w:rsid w:val="521D2288"/>
    <w:rsid w:val="525D8A8A"/>
    <w:rsid w:val="531BA22D"/>
    <w:rsid w:val="532204BD"/>
    <w:rsid w:val="53A31842"/>
    <w:rsid w:val="540E77E5"/>
    <w:rsid w:val="550C87E5"/>
    <w:rsid w:val="55661428"/>
    <w:rsid w:val="5571FD53"/>
    <w:rsid w:val="5669B187"/>
    <w:rsid w:val="593A42E4"/>
    <w:rsid w:val="5997A5FA"/>
    <w:rsid w:val="59B204F8"/>
    <w:rsid w:val="5A3CAF52"/>
    <w:rsid w:val="5B1A1AF8"/>
    <w:rsid w:val="5B33D85F"/>
    <w:rsid w:val="5CBCC70C"/>
    <w:rsid w:val="5CE61D32"/>
    <w:rsid w:val="5D38DDA8"/>
    <w:rsid w:val="5DB7D2A7"/>
    <w:rsid w:val="5E71BC9F"/>
    <w:rsid w:val="5F8F63D6"/>
    <w:rsid w:val="5FB7F9D5"/>
    <w:rsid w:val="5FCC1022"/>
    <w:rsid w:val="626AFAE7"/>
    <w:rsid w:val="63437CB6"/>
    <w:rsid w:val="64536F0B"/>
    <w:rsid w:val="64969AF7"/>
    <w:rsid w:val="66643D7E"/>
    <w:rsid w:val="676540D4"/>
    <w:rsid w:val="6811A449"/>
    <w:rsid w:val="68714298"/>
    <w:rsid w:val="687277F2"/>
    <w:rsid w:val="691F167E"/>
    <w:rsid w:val="69FC7340"/>
    <w:rsid w:val="6A210140"/>
    <w:rsid w:val="6D5F5C4C"/>
    <w:rsid w:val="70520C01"/>
    <w:rsid w:val="712759F9"/>
    <w:rsid w:val="717A5BAD"/>
    <w:rsid w:val="71854145"/>
    <w:rsid w:val="71D1F0BC"/>
    <w:rsid w:val="731250D3"/>
    <w:rsid w:val="73487F5F"/>
    <w:rsid w:val="7348DF07"/>
    <w:rsid w:val="73C9AA2E"/>
    <w:rsid w:val="755B8E76"/>
    <w:rsid w:val="756E2B8D"/>
    <w:rsid w:val="7581F7EF"/>
    <w:rsid w:val="7594E15C"/>
    <w:rsid w:val="76660BF7"/>
    <w:rsid w:val="76C13525"/>
    <w:rsid w:val="77BF1469"/>
    <w:rsid w:val="78CA0720"/>
    <w:rsid w:val="7918537B"/>
    <w:rsid w:val="7ABB8E43"/>
    <w:rsid w:val="7B3B69C8"/>
    <w:rsid w:val="7D38C596"/>
    <w:rsid w:val="7E7C89E3"/>
    <w:rsid w:val="7FB38AE1"/>
    <w:rsid w:val="7FED8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F8B13E"/>
  <w15:docId w15:val="{166D3747-4E00-4666-959A-A2A4827E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customStyle="1" w:styleId="normaltextrun">
    <w:name w:val="normaltextrun"/>
    <w:basedOn w:val="Standardskriftforavsnitt"/>
    <w:rsid w:val="008E1AF9"/>
  </w:style>
  <w:style w:type="paragraph" w:customStyle="1" w:styleId="paragraph">
    <w:name w:val="paragraph"/>
    <w:basedOn w:val="Normal"/>
    <w:rsid w:val="008E1A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textualspellingandgrammarerror">
    <w:name w:val="contextualspellingandgrammarerror"/>
    <w:basedOn w:val="Standardskriftforavsnitt"/>
    <w:rsid w:val="008E1AF9"/>
  </w:style>
  <w:style w:type="character" w:customStyle="1" w:styleId="eop">
    <w:name w:val="eop"/>
    <w:basedOn w:val="Standardskriftforavsnitt"/>
    <w:rsid w:val="008E1AF9"/>
  </w:style>
  <w:style w:type="character" w:customStyle="1" w:styleId="spellingerror">
    <w:name w:val="spellingerror"/>
    <w:basedOn w:val="Standardskriftforavsnitt"/>
    <w:rsid w:val="00402C39"/>
  </w:style>
  <w:style w:type="character" w:styleId="Omtale">
    <w:name w:val="Mention"/>
    <w:basedOn w:val="Standardskriftforavsnitt"/>
    <w:uiPriority w:val="99"/>
    <w:unhideWhenUsed/>
    <w:rsid w:val="00516799"/>
    <w:rPr>
      <w:color w:val="2B579A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5D4C42"/>
    <w:rPr>
      <w:color w:val="B9D9EB" w:themeColor="followedHyperlink"/>
      <w:u w:val="single"/>
    </w:rPr>
  </w:style>
  <w:style w:type="paragraph" w:customStyle="1" w:styleId="CommentText">
    <w:name w:val="Comment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Standardskriftforavsnitt"/>
    <w:link w:val="CommentText"/>
    <w:uiPriority w:val="99"/>
    <w:rPr>
      <w:rFonts w:eastAsia="Times New Roman" w:cs="Times New Roman"/>
      <w:sz w:val="20"/>
      <w:szCs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24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48E"/>
    <w:rPr>
      <w:rFonts w:eastAsia="Times New Roman" w:cs="Times New Roman"/>
      <w:b/>
      <w:bCs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eastAsia="Times New Roman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00AF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00AF9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A5942A96FF4CA6AF8B63BF3CD70E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3F6F43-67DD-4341-817C-573700D936C0}"/>
      </w:docPartPr>
      <w:docPartBody>
        <w:p w:rsidR="002555F0" w:rsidRDefault="002555F0">
          <w:pPr>
            <w:pStyle w:val="ABA5942A96FF4CA6AF8B63BF3CD70EE9"/>
          </w:pPr>
          <w:r w:rsidRPr="00CF6B68">
            <w:rPr>
              <w:rFonts w:eastAsiaTheme="minorHAnsi"/>
            </w:rPr>
            <w:t>[</w:t>
          </w:r>
          <w:r>
            <w:rPr>
              <w:rFonts w:eastAsiaTheme="minorHAnsi"/>
            </w:rPr>
            <w:t>Brødtekst</w:t>
          </w:r>
          <w:r w:rsidRPr="00CF6B68">
            <w:rPr>
              <w:rFonts w:eastAsiaTheme="minorHAnsi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F0"/>
    <w:rsid w:val="001354FA"/>
    <w:rsid w:val="00166013"/>
    <w:rsid w:val="00172231"/>
    <w:rsid w:val="001D0FC3"/>
    <w:rsid w:val="002555F0"/>
    <w:rsid w:val="003706C4"/>
    <w:rsid w:val="003773AD"/>
    <w:rsid w:val="003950FE"/>
    <w:rsid w:val="00491FA0"/>
    <w:rsid w:val="006059C7"/>
    <w:rsid w:val="006A76D9"/>
    <w:rsid w:val="0071253D"/>
    <w:rsid w:val="007555B3"/>
    <w:rsid w:val="007B1CFE"/>
    <w:rsid w:val="007B57B0"/>
    <w:rsid w:val="00803620"/>
    <w:rsid w:val="00806853"/>
    <w:rsid w:val="0083434B"/>
    <w:rsid w:val="00844C4A"/>
    <w:rsid w:val="00865C64"/>
    <w:rsid w:val="008A055C"/>
    <w:rsid w:val="008A1D61"/>
    <w:rsid w:val="008A7250"/>
    <w:rsid w:val="008D559F"/>
    <w:rsid w:val="009512AF"/>
    <w:rsid w:val="009617FB"/>
    <w:rsid w:val="009725AB"/>
    <w:rsid w:val="00990C46"/>
    <w:rsid w:val="00A57500"/>
    <w:rsid w:val="00A65C22"/>
    <w:rsid w:val="00AA686F"/>
    <w:rsid w:val="00AE6248"/>
    <w:rsid w:val="00BA6DD7"/>
    <w:rsid w:val="00BB7E44"/>
    <w:rsid w:val="00BE6AFC"/>
    <w:rsid w:val="00C359EF"/>
    <w:rsid w:val="00C6199F"/>
    <w:rsid w:val="00C73F71"/>
    <w:rsid w:val="00C82654"/>
    <w:rsid w:val="00C876BF"/>
    <w:rsid w:val="00CE3532"/>
    <w:rsid w:val="00E42873"/>
    <w:rsid w:val="00F159C0"/>
    <w:rsid w:val="00F242F7"/>
    <w:rsid w:val="00FA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BA5942A96FF4CA6AF8B63BF3CD70EE9">
    <w:name w:val="ABA5942A96FF4CA6AF8B63BF3CD70E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tittel/>
  <pubnr/>
  <mnummer/>
  <aar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3F5EB-4F7B-4C58-A012-D33D9C700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1B7BA-516A-49D2-84BB-961ED454A501}">
  <ds:schemaRefs/>
</ds:datastoreItem>
</file>

<file path=customXml/itemProps3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</Template>
  <TotalTime>2</TotalTime>
  <Pages>3</Pages>
  <Words>398</Words>
  <Characters>2619</Characters>
  <Application>Microsoft Office Word</Application>
  <DocSecurity>0</DocSecurity>
  <PresentationFormat/>
  <Lines>238</Lines>
  <Paragraphs>215</Paragraphs>
  <ScaleCrop>false</ScaleCrop>
  <Company/>
  <LinksUpToDate>false</LinksUpToDate>
  <CharactersWithSpaces>2802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Magne Foss</dc:creator>
  <cp:keywords/>
  <dc:description/>
  <cp:lastModifiedBy>Christine Johnsen</cp:lastModifiedBy>
  <cp:revision>288</cp:revision>
  <dcterms:created xsi:type="dcterms:W3CDTF">2026-02-19T14:39:00Z</dcterms:created>
  <dcterms:modified xsi:type="dcterms:W3CDTF">2026-06-14T18:33:00Z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  <property fmtid="{D5CDD505-2E9C-101B-9397-08002B2CF9AE}" pid="4" name="docLang">
    <vt:lpwstr>nb</vt:lpwstr>
  </property>
  <property fmtid="{D5CDD505-2E9C-101B-9397-08002B2CF9AE}" pid="5" name="Order">
    <vt:r8>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